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3CA62" w14:textId="301DD5FF" w:rsidR="002B2802" w:rsidRPr="00B62872" w:rsidRDefault="002B2802" w:rsidP="002B2802">
      <w:pPr>
        <w:spacing w:after="0"/>
        <w:ind w:left="1988" w:hanging="1988"/>
        <w:rPr>
          <w:rFonts w:ascii="Arial" w:hAnsi="Arial" w:cs="Arial"/>
          <w:b/>
          <w:sz w:val="24"/>
          <w:lang w:val="en-US"/>
        </w:rPr>
      </w:pPr>
      <w:bookmarkStart w:id="0" w:name="_GoBack"/>
      <w:bookmarkEnd w:id="0"/>
      <w:r w:rsidRPr="00E32003">
        <w:rPr>
          <w:rFonts w:ascii="Arial" w:hAnsi="Arial" w:cs="Arial"/>
          <w:b/>
          <w:sz w:val="24"/>
          <w:lang w:val="en-US"/>
        </w:rPr>
        <w:t>3GPP TSG RAN WG1</w:t>
      </w:r>
      <w:r w:rsidR="00372E50">
        <w:rPr>
          <w:rFonts w:ascii="Arial" w:hAnsi="Arial" w:cs="Arial"/>
          <w:b/>
          <w:sz w:val="24"/>
          <w:lang w:val="en-US"/>
        </w:rPr>
        <w:t xml:space="preserve"> Meeting #96</w:t>
      </w:r>
      <w:r w:rsidR="00FF5465">
        <w:rPr>
          <w:rFonts w:ascii="Arial" w:hAnsi="Arial" w:cs="Arial"/>
          <w:b/>
          <w:sz w:val="24"/>
          <w:lang w:val="en-US"/>
        </w:rPr>
        <w:t>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FA109F" w:rsidRPr="00443973">
        <w:rPr>
          <w:rFonts w:ascii="Arial" w:hAnsi="Arial" w:cs="Arial"/>
          <w:b/>
          <w:sz w:val="24"/>
          <w:lang w:val="en-US"/>
        </w:rPr>
        <w:t>R1-1905651</w:t>
      </w:r>
    </w:p>
    <w:p w14:paraId="19C7ED77" w14:textId="276296C8" w:rsidR="002B2802" w:rsidRPr="00B62872" w:rsidRDefault="00FF5465" w:rsidP="002B2802">
      <w:pPr>
        <w:spacing w:after="0"/>
        <w:ind w:left="1988" w:hanging="1988"/>
        <w:rPr>
          <w:rFonts w:ascii="Arial" w:hAnsi="Arial" w:cs="Arial"/>
          <w:b/>
          <w:sz w:val="24"/>
          <w:lang w:val="en-US"/>
        </w:rPr>
      </w:pPr>
      <w:r>
        <w:rPr>
          <w:rFonts w:ascii="Arial" w:hAnsi="Arial" w:cs="Arial"/>
          <w:b/>
          <w:sz w:val="24"/>
          <w:lang w:val="en-US"/>
        </w:rPr>
        <w:t>Xi’an</w:t>
      </w:r>
      <w:r w:rsidR="002B2802" w:rsidRPr="00B62872">
        <w:rPr>
          <w:rFonts w:ascii="Arial" w:hAnsi="Arial" w:cs="Arial"/>
          <w:b/>
          <w:sz w:val="24"/>
          <w:lang w:val="en-US"/>
        </w:rPr>
        <w:t xml:space="preserve">, </w:t>
      </w:r>
      <w:r>
        <w:rPr>
          <w:rFonts w:ascii="Arial" w:hAnsi="Arial" w:cs="Arial"/>
          <w:b/>
          <w:sz w:val="24"/>
          <w:lang w:val="en-US"/>
        </w:rPr>
        <w:t>China</w:t>
      </w:r>
      <w:r w:rsidR="002B2802"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w:t>
      </w:r>
      <w:r w:rsidR="00372E50">
        <w:rPr>
          <w:rFonts w:ascii="Arial" w:hAnsi="Arial" w:cs="Arial"/>
          <w:b/>
          <w:sz w:val="24"/>
          <w:lang w:val="en-US"/>
        </w:rPr>
        <w:t xml:space="preserve"> 1</w:t>
      </w:r>
      <w:r>
        <w:rPr>
          <w:rFonts w:ascii="Arial" w:hAnsi="Arial" w:cs="Arial"/>
          <w:b/>
          <w:sz w:val="24"/>
          <w:lang w:val="en-US"/>
        </w:rPr>
        <w:t>2</w:t>
      </w:r>
      <w:r>
        <w:rPr>
          <w:rFonts w:ascii="Arial" w:hAnsi="Arial" w:cs="Arial"/>
          <w:b/>
          <w:sz w:val="24"/>
          <w:vertAlign w:val="superscript"/>
          <w:lang w:val="en-US"/>
        </w:rPr>
        <w:t>th</w:t>
      </w:r>
      <w:r w:rsidR="002B2802" w:rsidRPr="00B62872">
        <w:rPr>
          <w:rFonts w:ascii="Arial" w:hAnsi="Arial" w:cs="Arial"/>
          <w:b/>
          <w:sz w:val="24"/>
          <w:lang w:val="en-US"/>
        </w:rPr>
        <w:t>, 2019</w:t>
      </w:r>
    </w:p>
    <w:p w14:paraId="25EDBC3C" w14:textId="77777777" w:rsidR="002B2802" w:rsidRDefault="002B2802" w:rsidP="002B2802">
      <w:pPr>
        <w:spacing w:after="0"/>
        <w:ind w:left="1988" w:hanging="1988"/>
        <w:rPr>
          <w:rFonts w:ascii="Arial" w:hAnsi="Arial" w:cs="Arial"/>
          <w:b/>
          <w:sz w:val="24"/>
          <w:lang w:val="en-US"/>
        </w:rPr>
      </w:pP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48038A70" w:rsidR="005B3AB2"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FA109F" w:rsidRPr="00443973">
        <w:rPr>
          <w:rFonts w:ascii="Arial" w:hAnsi="Arial" w:cs="Arial"/>
          <w:b/>
          <w:sz w:val="24"/>
          <w:lang w:val="en-US"/>
        </w:rPr>
        <w:t>Summary for AI 7.2.10.1 – DL Reference Signals for NR Positioning</w:t>
      </w:r>
    </w:p>
    <w:p w14:paraId="6FF8501F" w14:textId="4446A313"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2B2802" w:rsidRPr="002B2802">
        <w:rPr>
          <w:rFonts w:ascii="Arial" w:hAnsi="Arial" w:cs="Arial"/>
          <w:b/>
          <w:sz w:val="24"/>
          <w:lang w:val="en-US"/>
        </w:rPr>
        <w:t>1</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697E0358" w14:textId="2441B097" w:rsidR="007614F3" w:rsidRPr="001E5D79" w:rsidRDefault="007614F3" w:rsidP="007614F3">
      <w:pPr>
        <w:pStyle w:val="3GPPText"/>
      </w:pPr>
      <w:r w:rsidRPr="001E5D79">
        <w:t xml:space="preserve">In this contribution, we provide summary of the main technical aspects discussed in contributions submitted to the NR Positioning AI – “7.2.10.1 DL </w:t>
      </w:r>
      <w:r>
        <w:t>and UL Reference Signal for NR P</w:t>
      </w:r>
      <w:r w:rsidRPr="001E5D79">
        <w:t xml:space="preserve">ositioning” </w:t>
      </w:r>
      <w:r w:rsidR="00CA51DF">
        <w:t xml:space="preserve">focusing on DL reference signals </w:t>
      </w:r>
      <w:r w:rsidRPr="001E5D79">
        <w:t>and provide tentative proposals for further discussion in RAN1 WG aiming to facilitate discussion during the meeting week.</w:t>
      </w:r>
    </w:p>
    <w:p w14:paraId="22533EEE" w14:textId="659E5AE5" w:rsidR="007614F3" w:rsidRPr="000E0F74" w:rsidRDefault="007614F3" w:rsidP="007614F3">
      <w:pPr>
        <w:pStyle w:val="3GPPText"/>
      </w:pPr>
      <w:r w:rsidRPr="000E0F74">
        <w:t>Based on review of the submitted contributions</w:t>
      </w:r>
      <w:r w:rsidR="007E79C6">
        <w:t xml:space="preserve"> </w:t>
      </w:r>
      <w:r w:rsidR="00B10CF0">
        <w:fldChar w:fldCharType="begin"/>
      </w:r>
      <w:r w:rsidR="00B10CF0">
        <w:instrText xml:space="preserve"> REF _Ref5279486 \r \h </w:instrText>
      </w:r>
      <w:r w:rsidR="00B10CF0">
        <w:fldChar w:fldCharType="separate"/>
      </w:r>
      <w:r w:rsidR="009F0016">
        <w:t>[1]</w:t>
      </w:r>
      <w:r w:rsidR="00B10CF0">
        <w:fldChar w:fldCharType="end"/>
      </w:r>
      <w:r w:rsidR="00B10CF0">
        <w:t>-</w:t>
      </w:r>
      <w:r w:rsidR="00B10CF0">
        <w:fldChar w:fldCharType="begin"/>
      </w:r>
      <w:r w:rsidR="00B10CF0">
        <w:instrText xml:space="preserve"> REF _Ref5279488 \r \h </w:instrText>
      </w:r>
      <w:r w:rsidR="00B10CF0">
        <w:fldChar w:fldCharType="separate"/>
      </w:r>
      <w:r w:rsidR="009F0016">
        <w:t>[17]</w:t>
      </w:r>
      <w:r w:rsidR="00B10CF0">
        <w:fldChar w:fldCharType="end"/>
      </w:r>
      <w:r w:rsidRPr="000E0F74">
        <w:t>, the following list of open aspects was identified:</w:t>
      </w:r>
    </w:p>
    <w:p w14:paraId="69E61646" w14:textId="64EEB914" w:rsidR="003451D9" w:rsidRPr="00A57947" w:rsidRDefault="003451D9" w:rsidP="003451D9">
      <w:pPr>
        <w:pStyle w:val="3GPPAgreements"/>
        <w:overflowPunct/>
        <w:autoSpaceDE/>
        <w:autoSpaceDN/>
        <w:adjustRightInd/>
        <w:spacing w:line="259" w:lineRule="auto"/>
        <w:textAlignment w:val="auto"/>
      </w:pPr>
      <w:r w:rsidRPr="00A57947">
        <w:t xml:space="preserve">Aspect 1. </w:t>
      </w:r>
      <w:r w:rsidR="00C44DCB" w:rsidRPr="00A57947">
        <w:t xml:space="preserve">DL PRS Resource Configuration </w:t>
      </w:r>
    </w:p>
    <w:p w14:paraId="14FC44D1" w14:textId="353F184C" w:rsidR="00CA51DF" w:rsidRPr="00A57947" w:rsidRDefault="00434DE3" w:rsidP="007614F3">
      <w:pPr>
        <w:pStyle w:val="3GPPAgreements"/>
        <w:overflowPunct/>
        <w:autoSpaceDE/>
        <w:autoSpaceDN/>
        <w:adjustRightInd/>
        <w:spacing w:line="259" w:lineRule="auto"/>
        <w:textAlignment w:val="auto"/>
      </w:pPr>
      <w:r w:rsidRPr="00A57947">
        <w:t xml:space="preserve">Aspect </w:t>
      </w:r>
      <w:r w:rsidR="003451D9" w:rsidRPr="00A57947">
        <w:t>2</w:t>
      </w:r>
      <w:r w:rsidRPr="00A57947">
        <w:t xml:space="preserve">. </w:t>
      </w:r>
      <w:r w:rsidR="00C44DCB" w:rsidRPr="00A57947">
        <w:t>DL PRS Resource Set Configuration</w:t>
      </w:r>
    </w:p>
    <w:p w14:paraId="37530446" w14:textId="1D1CE495" w:rsidR="0083269D" w:rsidRPr="00A57947" w:rsidRDefault="0083269D" w:rsidP="0083269D">
      <w:pPr>
        <w:pStyle w:val="3GPPAgreements"/>
        <w:overflowPunct/>
        <w:autoSpaceDE/>
        <w:autoSpaceDN/>
        <w:adjustRightInd/>
        <w:spacing w:line="259" w:lineRule="auto"/>
        <w:textAlignment w:val="auto"/>
      </w:pPr>
      <w:r w:rsidRPr="00A57947">
        <w:t>Aspect 3. DL PRS Signal Generation</w:t>
      </w:r>
    </w:p>
    <w:p w14:paraId="5D75E097" w14:textId="2CE57C3C" w:rsidR="00C44DCB" w:rsidRPr="00A57947" w:rsidRDefault="00C44DCB" w:rsidP="00C44DCB">
      <w:pPr>
        <w:pStyle w:val="3GPPAgreements"/>
        <w:numPr>
          <w:ilvl w:val="1"/>
          <w:numId w:val="8"/>
        </w:numPr>
        <w:overflowPunct/>
        <w:autoSpaceDE/>
        <w:autoSpaceDN/>
        <w:adjustRightInd/>
        <w:spacing w:line="259" w:lineRule="auto"/>
        <w:textAlignment w:val="auto"/>
      </w:pPr>
      <w:r w:rsidRPr="00A57947">
        <w:t>Aspect 3.1 Number of DL PRS antenna ports</w:t>
      </w:r>
    </w:p>
    <w:p w14:paraId="2FC8651D" w14:textId="5EC56346" w:rsidR="00CA51DF" w:rsidRPr="00A57947" w:rsidRDefault="00434DE3" w:rsidP="0083269D">
      <w:pPr>
        <w:pStyle w:val="3GPPAgreements"/>
        <w:numPr>
          <w:ilvl w:val="1"/>
          <w:numId w:val="8"/>
        </w:numPr>
        <w:overflowPunct/>
        <w:autoSpaceDE/>
        <w:autoSpaceDN/>
        <w:adjustRightInd/>
        <w:spacing w:line="259" w:lineRule="auto"/>
        <w:textAlignment w:val="auto"/>
      </w:pPr>
      <w:r w:rsidRPr="00A57947">
        <w:t>Aspect 3.</w:t>
      </w:r>
      <w:r w:rsidR="00C44DCB" w:rsidRPr="00A57947">
        <w:t>2</w:t>
      </w:r>
      <w:r w:rsidRPr="00A57947">
        <w:t xml:space="preserve"> </w:t>
      </w:r>
      <w:r w:rsidR="0083269D" w:rsidRPr="00A57947">
        <w:t>S</w:t>
      </w:r>
      <w:r w:rsidR="00CA51DF" w:rsidRPr="00A57947">
        <w:t xml:space="preserve">equence </w:t>
      </w:r>
      <w:r w:rsidR="0083269D" w:rsidRPr="00A57947">
        <w:t xml:space="preserve">Design </w:t>
      </w:r>
      <w:r w:rsidR="00CA51DF" w:rsidRPr="00A57947">
        <w:t>and Initialization</w:t>
      </w:r>
    </w:p>
    <w:p w14:paraId="493E67B1" w14:textId="6AB5A27E" w:rsidR="0083269D" w:rsidRPr="00A57947" w:rsidRDefault="0083269D" w:rsidP="0083269D">
      <w:pPr>
        <w:pStyle w:val="3GPPAgreements"/>
        <w:numPr>
          <w:ilvl w:val="1"/>
          <w:numId w:val="8"/>
        </w:numPr>
        <w:overflowPunct/>
        <w:autoSpaceDE/>
        <w:autoSpaceDN/>
        <w:adjustRightInd/>
        <w:spacing w:line="259" w:lineRule="auto"/>
        <w:textAlignment w:val="auto"/>
      </w:pPr>
      <w:r w:rsidRPr="00A57947">
        <w:t>Aspect 3.</w:t>
      </w:r>
      <w:r w:rsidR="00C44DCB" w:rsidRPr="00A57947">
        <w:t>3</w:t>
      </w:r>
      <w:r w:rsidRPr="00A57947">
        <w:t xml:space="preserve"> Number of </w:t>
      </w:r>
      <w:r w:rsidR="00AA45E5" w:rsidRPr="00A57947">
        <w:t>S</w:t>
      </w:r>
      <w:r w:rsidRPr="00A57947">
        <w:t>equences</w:t>
      </w:r>
    </w:p>
    <w:p w14:paraId="77721C5A" w14:textId="6FB3DF61" w:rsidR="00434DE3" w:rsidRPr="00A57947" w:rsidRDefault="00434DE3" w:rsidP="0083269D">
      <w:pPr>
        <w:pStyle w:val="3GPPAgreements"/>
        <w:numPr>
          <w:ilvl w:val="1"/>
          <w:numId w:val="8"/>
        </w:numPr>
        <w:overflowPunct/>
        <w:autoSpaceDE/>
        <w:autoSpaceDN/>
        <w:adjustRightInd/>
        <w:spacing w:line="259" w:lineRule="auto"/>
        <w:textAlignment w:val="auto"/>
      </w:pPr>
      <w:r w:rsidRPr="00A57947">
        <w:t xml:space="preserve">Aspect </w:t>
      </w:r>
      <w:r w:rsidR="0083269D" w:rsidRPr="00A57947">
        <w:t>3.</w:t>
      </w:r>
      <w:r w:rsidR="00C44DCB" w:rsidRPr="00A57947">
        <w:t>4</w:t>
      </w:r>
      <w:r w:rsidRPr="00A57947">
        <w:t xml:space="preserve"> </w:t>
      </w:r>
      <w:r w:rsidR="0083269D" w:rsidRPr="00A57947">
        <w:t xml:space="preserve">Resource </w:t>
      </w:r>
      <w:r w:rsidR="00AA45E5" w:rsidRPr="00A57947">
        <w:t>El</w:t>
      </w:r>
      <w:r w:rsidR="0083269D" w:rsidRPr="00A57947">
        <w:t xml:space="preserve">ement </w:t>
      </w:r>
      <w:r w:rsidR="00AA45E5" w:rsidRPr="00A57947">
        <w:t>M</w:t>
      </w:r>
      <w:r w:rsidR="0083269D" w:rsidRPr="00A57947">
        <w:t xml:space="preserve">apping </w:t>
      </w:r>
      <w:r w:rsidR="00AA45E5" w:rsidRPr="00A57947">
        <w:t>P</w:t>
      </w:r>
      <w:r w:rsidRPr="00A57947">
        <w:t>atterns</w:t>
      </w:r>
    </w:p>
    <w:p w14:paraId="5093E1E4" w14:textId="18AAB90A" w:rsidR="00C44DCB" w:rsidRPr="00A57947" w:rsidRDefault="00C44DCB" w:rsidP="0083269D">
      <w:pPr>
        <w:pStyle w:val="3GPPAgreements"/>
        <w:numPr>
          <w:ilvl w:val="1"/>
          <w:numId w:val="8"/>
        </w:numPr>
        <w:overflowPunct/>
        <w:autoSpaceDE/>
        <w:autoSpaceDN/>
        <w:adjustRightInd/>
        <w:spacing w:line="259" w:lineRule="auto"/>
        <w:textAlignment w:val="auto"/>
      </w:pPr>
      <w:r w:rsidRPr="00A57947">
        <w:t>Aspect 3.5 Cyclic Shift for DL PRS Generation</w:t>
      </w:r>
    </w:p>
    <w:p w14:paraId="182AD9AE" w14:textId="48C68AD8" w:rsidR="003E5DC2"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4</w:t>
      </w:r>
      <w:r w:rsidRPr="00A57947">
        <w:t xml:space="preserve">. </w:t>
      </w:r>
      <w:r w:rsidR="00CA51DF" w:rsidRPr="00A57947">
        <w:t>DL PRS Physical Structure</w:t>
      </w:r>
      <w:r w:rsidR="00C44DCB" w:rsidRPr="00A57947">
        <w:t xml:space="preserve"> (SCS, BW, CP)</w:t>
      </w:r>
    </w:p>
    <w:p w14:paraId="113DAFD4" w14:textId="79D69A08" w:rsidR="003E5DC2" w:rsidRPr="00A57947" w:rsidRDefault="006A4C70" w:rsidP="003E5DC2">
      <w:pPr>
        <w:pStyle w:val="3GPPAgreements"/>
        <w:numPr>
          <w:ilvl w:val="1"/>
          <w:numId w:val="8"/>
        </w:numPr>
        <w:overflowPunct/>
        <w:autoSpaceDE/>
        <w:autoSpaceDN/>
        <w:adjustRightInd/>
        <w:spacing w:line="259" w:lineRule="auto"/>
        <w:textAlignment w:val="auto"/>
      </w:pPr>
      <w:r w:rsidRPr="00A57947">
        <w:t xml:space="preserve">Aspect 4.1 </w:t>
      </w:r>
      <w:r w:rsidR="003E5DC2" w:rsidRPr="00A57947">
        <w:t>DL PRS Subcarrier Spacing</w:t>
      </w:r>
    </w:p>
    <w:p w14:paraId="6C40A080" w14:textId="7D9FE37C" w:rsidR="00CA51DF" w:rsidRPr="00A57947" w:rsidRDefault="006A4C70" w:rsidP="003E5DC2">
      <w:pPr>
        <w:pStyle w:val="3GPPAgreements"/>
        <w:numPr>
          <w:ilvl w:val="1"/>
          <w:numId w:val="8"/>
        </w:numPr>
        <w:overflowPunct/>
        <w:autoSpaceDE/>
        <w:autoSpaceDN/>
        <w:adjustRightInd/>
        <w:spacing w:line="259" w:lineRule="auto"/>
        <w:textAlignment w:val="auto"/>
      </w:pPr>
      <w:r w:rsidRPr="00A57947">
        <w:t xml:space="preserve">Aspect 4.2 </w:t>
      </w:r>
      <w:r w:rsidR="00955873">
        <w:t>DL PRS Cyclic Prefix</w:t>
      </w:r>
    </w:p>
    <w:p w14:paraId="28E52B55" w14:textId="4C1DAC3C" w:rsidR="00CA51DF"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5</w:t>
      </w:r>
      <w:r w:rsidRPr="00A57947">
        <w:t xml:space="preserve">. </w:t>
      </w:r>
      <w:r w:rsidR="00CA51DF" w:rsidRPr="00A57947">
        <w:t>DL PRS Quasi-collocation Aspects (w/ CSI-RS, SSB)</w:t>
      </w:r>
    </w:p>
    <w:p w14:paraId="2AFFB77D" w14:textId="2F6BC435" w:rsidR="00CA51DF" w:rsidRPr="00A57947" w:rsidRDefault="00434DE3" w:rsidP="00CA51DF">
      <w:pPr>
        <w:pStyle w:val="3GPPAgreements"/>
        <w:overflowPunct/>
        <w:autoSpaceDE/>
        <w:autoSpaceDN/>
        <w:adjustRightInd/>
        <w:spacing w:line="259" w:lineRule="auto"/>
        <w:textAlignment w:val="auto"/>
      </w:pPr>
      <w:r w:rsidRPr="00A57947">
        <w:t xml:space="preserve">Aspect </w:t>
      </w:r>
      <w:r w:rsidR="006A4C70" w:rsidRPr="00A57947">
        <w:t>6</w:t>
      </w:r>
      <w:r w:rsidRPr="00A57947">
        <w:t xml:space="preserve">. </w:t>
      </w:r>
      <w:r w:rsidR="00CA51DF" w:rsidRPr="00A57947">
        <w:t>DL PRS Transmission Schedule (Randomization Techniques)</w:t>
      </w:r>
    </w:p>
    <w:p w14:paraId="77419BB7" w14:textId="0CB8486C" w:rsidR="00CA51DF"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7</w:t>
      </w:r>
      <w:r w:rsidRPr="00A57947">
        <w:t xml:space="preserve">. </w:t>
      </w:r>
      <w:r w:rsidR="00CA51DF" w:rsidRPr="00A57947">
        <w:t>DL PRS Multiplexing with other NR Physical Signals/Channels</w:t>
      </w:r>
    </w:p>
    <w:p w14:paraId="19B46D6A" w14:textId="02917CB2" w:rsidR="00436E37"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8</w:t>
      </w:r>
      <w:r w:rsidRPr="00A57947">
        <w:t xml:space="preserve">. </w:t>
      </w:r>
      <w:r w:rsidR="00436E37" w:rsidRPr="00A57947">
        <w:t>DL PRS and Relationship with DL BWPs</w:t>
      </w:r>
    </w:p>
    <w:p w14:paraId="073C71B8" w14:textId="02B8A851" w:rsidR="00436E37" w:rsidRPr="00A57947" w:rsidRDefault="00434DE3" w:rsidP="007614F3">
      <w:pPr>
        <w:pStyle w:val="3GPPAgreements"/>
        <w:overflowPunct/>
        <w:autoSpaceDE/>
        <w:autoSpaceDN/>
        <w:adjustRightInd/>
        <w:spacing w:line="259" w:lineRule="auto"/>
        <w:textAlignment w:val="auto"/>
      </w:pPr>
      <w:r w:rsidRPr="00A57947">
        <w:t xml:space="preserve">Aspect </w:t>
      </w:r>
      <w:r w:rsidR="006A4C70" w:rsidRPr="00A57947">
        <w:t>9</w:t>
      </w:r>
      <w:r w:rsidRPr="00A57947">
        <w:t xml:space="preserve">. </w:t>
      </w:r>
      <w:r w:rsidR="006A4C70" w:rsidRPr="00A57947">
        <w:t xml:space="preserve">Other </w:t>
      </w:r>
      <w:r w:rsidR="00436E37" w:rsidRPr="00A57947">
        <w:t>Reference Signals for NR Positioning</w:t>
      </w:r>
    </w:p>
    <w:p w14:paraId="6A5A72E6" w14:textId="38919B20" w:rsidR="007614F3" w:rsidRPr="00A57947" w:rsidRDefault="00A65034" w:rsidP="007614F3">
      <w:pPr>
        <w:pStyle w:val="3GPPAgreements"/>
        <w:overflowPunct/>
        <w:autoSpaceDE/>
        <w:autoSpaceDN/>
        <w:adjustRightInd/>
        <w:spacing w:line="259" w:lineRule="auto"/>
        <w:textAlignment w:val="auto"/>
      </w:pPr>
      <w:r w:rsidRPr="00A57947">
        <w:t>Aspect 10. Configuration of DL PR</w:t>
      </w:r>
      <w:r w:rsidR="00E55944">
        <w:t>S</w:t>
      </w:r>
    </w:p>
    <w:p w14:paraId="31911905" w14:textId="6FB75C3C" w:rsidR="007614F3" w:rsidRPr="001E5D79" w:rsidRDefault="007614F3" w:rsidP="007614F3">
      <w:pPr>
        <w:pStyle w:val="3GPPText"/>
      </w:pPr>
      <w:r w:rsidRPr="001E5D79">
        <w:t>In the next sections</w:t>
      </w:r>
      <w:r>
        <w:t>,</w:t>
      </w:r>
      <w:r w:rsidRPr="001E5D79">
        <w:t xml:space="preserve"> we provide additional details and </w:t>
      </w:r>
      <w:r w:rsidR="000B6935">
        <w:t xml:space="preserve">views expressed by companies, as well as </w:t>
      </w:r>
      <w:r w:rsidRPr="001E5D79">
        <w:t>initial proposals to trigger further discussion and decision in RAN1 WG.</w:t>
      </w:r>
    </w:p>
    <w:p w14:paraId="38A41910" w14:textId="5CB40FA1" w:rsidR="00702009" w:rsidRDefault="00536941" w:rsidP="00702009">
      <w:pPr>
        <w:pStyle w:val="3GPPH1"/>
        <w:tabs>
          <w:tab w:val="clear" w:pos="432"/>
          <w:tab w:val="num" w:pos="426"/>
        </w:tabs>
      </w:pPr>
      <w:r>
        <w:t>DL Reference Signal</w:t>
      </w:r>
      <w:r w:rsidR="00C44DCB">
        <w:t xml:space="preserve"> Design </w:t>
      </w:r>
      <w:r>
        <w:t>for NR Positioning</w:t>
      </w:r>
    </w:p>
    <w:p w14:paraId="33CB5FEE" w14:textId="05E126EF" w:rsidR="00AA45E5" w:rsidRDefault="00AA45E5" w:rsidP="006A4C70">
      <w:pPr>
        <w:pStyle w:val="Heading2"/>
        <w:tabs>
          <w:tab w:val="clear" w:pos="5255"/>
          <w:tab w:val="num" w:pos="300"/>
        </w:tabs>
        <w:ind w:left="284" w:hanging="284"/>
      </w:pPr>
      <w:r w:rsidRPr="006A4C70">
        <w:t>Aspect 1. DL PRS Resource Configuration</w:t>
      </w:r>
    </w:p>
    <w:p w14:paraId="76D26E7C" w14:textId="385A7891" w:rsidR="00C23178" w:rsidRDefault="00C23178" w:rsidP="00C23178">
      <w:pPr>
        <w:pStyle w:val="3GPPText"/>
      </w:pPr>
      <w:r>
        <w:t>The notion of DL PRS Resource was agreed to be introduced during the study item phase on NR positioning. The attributes of DL PRS Resource need to be discuss and defined. The following proposals were made in submitted contributions:</w:t>
      </w:r>
    </w:p>
    <w:p w14:paraId="17B50E25" w14:textId="3EF84AAD" w:rsidR="00C23178" w:rsidRPr="00C93006" w:rsidRDefault="00C23178" w:rsidP="00C23178">
      <w:pPr>
        <w:pStyle w:val="3GPPAgreements"/>
      </w:pPr>
      <w:r w:rsidRPr="00C93006">
        <w:rPr>
          <w:rFonts w:hint="eastAsia"/>
        </w:rPr>
        <w:lastRenderedPageBreak/>
        <w:t>Define the necessary parameters to form PRS reso</w:t>
      </w:r>
      <w:r>
        <w:rPr>
          <w:rFonts w:hint="eastAsia"/>
        </w:rPr>
        <w:t xml:space="preserve">urces </w:t>
      </w:r>
      <w:r>
        <w:t xml:space="preserve">[ZTE, </w:t>
      </w:r>
      <w:r w:rsidR="000B6935">
        <w:fldChar w:fldCharType="begin"/>
      </w:r>
      <w:r w:rsidR="000B6935">
        <w:instrText xml:space="preserve"> REF _Ref5279486 \r \h </w:instrText>
      </w:r>
      <w:r w:rsidR="000B6935">
        <w:fldChar w:fldCharType="separate"/>
      </w:r>
      <w:r w:rsidR="009F0016">
        <w:t>[1]</w:t>
      </w:r>
      <w:r w:rsidR="000B6935">
        <w:fldChar w:fldCharType="end"/>
      </w:r>
      <w:r>
        <w:t>]</w:t>
      </w:r>
    </w:p>
    <w:p w14:paraId="17EC51C6" w14:textId="77777777" w:rsidR="00C23178" w:rsidRPr="00C23178" w:rsidRDefault="00C23178" w:rsidP="00C23178">
      <w:pPr>
        <w:pStyle w:val="3GPPAgreements"/>
        <w:numPr>
          <w:ilvl w:val="1"/>
          <w:numId w:val="8"/>
        </w:numPr>
      </w:pPr>
      <w:r w:rsidRPr="00C23178">
        <w:object w:dxaOrig="378" w:dyaOrig="378" w14:anchorId="01D02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4" o:title=""/>
            <o:lock v:ext="edit" aspectratio="f"/>
          </v:shape>
          <o:OLEObject Type="Embed" ProgID="Equation.DSMT4" ShapeID="_x0000_i1025" DrawAspect="Content" ObjectID="_1616306286" r:id="rId15"/>
        </w:object>
      </w:r>
      <w:r w:rsidRPr="00C23178">
        <w:rPr>
          <w:rFonts w:hint="eastAsia"/>
        </w:rPr>
        <w:t>: PRS transmission periodicity.</w:t>
      </w:r>
    </w:p>
    <w:p w14:paraId="6009D279" w14:textId="77777777" w:rsidR="00C23178" w:rsidRPr="00C23178" w:rsidRDefault="00C23178" w:rsidP="00C23178">
      <w:pPr>
        <w:pStyle w:val="3GPPAgreements"/>
        <w:numPr>
          <w:ilvl w:val="1"/>
          <w:numId w:val="8"/>
        </w:numPr>
      </w:pPr>
      <w:r w:rsidRPr="00C23178">
        <w:object w:dxaOrig="517" w:dyaOrig="397" w14:anchorId="2A82130A">
          <v:shape id="_x0000_i1026" type="#_x0000_t75" style="width:25.5pt;height:19.5pt" o:ole="">
            <v:imagedata r:id="rId16" o:title=""/>
            <o:lock v:ext="edit" aspectratio="f"/>
          </v:shape>
          <o:OLEObject Type="Embed" ProgID="Equation.DSMT4" ShapeID="_x0000_i1026" DrawAspect="Content" ObjectID="_1616306287" r:id="rId17"/>
        </w:object>
      </w:r>
      <w:r w:rsidRPr="00C23178">
        <w:rPr>
          <w:rFonts w:hint="eastAsia"/>
        </w:rPr>
        <w:t>:PRS beam sweeping periodicity(PRS resource set duration)</w:t>
      </w:r>
    </w:p>
    <w:p w14:paraId="73DC58FA" w14:textId="77777777" w:rsidR="00C23178" w:rsidRPr="00C23178" w:rsidRDefault="00C23178" w:rsidP="00C23178">
      <w:pPr>
        <w:pStyle w:val="3GPPAgreements"/>
        <w:numPr>
          <w:ilvl w:val="1"/>
          <w:numId w:val="8"/>
        </w:numPr>
      </w:pPr>
      <w:r w:rsidRPr="00C23178">
        <w:object w:dxaOrig="563" w:dyaOrig="397" w14:anchorId="5B213A54">
          <v:shape id="_x0000_i1027" type="#_x0000_t75" style="width:27.5pt;height:19.5pt" o:ole="">
            <v:imagedata r:id="rId18" o:title=""/>
            <o:lock v:ext="edit" aspectratio="f"/>
          </v:shape>
          <o:OLEObject Type="Embed" ProgID="Equation.DSMT4" ShapeID="_x0000_i1027" DrawAspect="Content" ObjectID="_1616306288" r:id="rId19"/>
        </w:object>
      </w:r>
      <w:r w:rsidRPr="00C23178">
        <w:rPr>
          <w:rFonts w:hint="eastAsia"/>
        </w:rPr>
        <w:t>:Number of symbols in one PRS resource.</w:t>
      </w:r>
    </w:p>
    <w:p w14:paraId="216F5CAE" w14:textId="418CDBE9" w:rsidR="00C23178" w:rsidRPr="00C23178" w:rsidRDefault="00C23178" w:rsidP="00C23178">
      <w:pPr>
        <w:pStyle w:val="3GPPAgreements"/>
        <w:numPr>
          <w:ilvl w:val="1"/>
          <w:numId w:val="8"/>
        </w:numPr>
      </w:pPr>
      <w:r w:rsidRPr="00C23178">
        <w:object w:dxaOrig="378" w:dyaOrig="378" w14:anchorId="24C7953D">
          <v:shape id="_x0000_i1028" type="#_x0000_t75" style="width:19pt;height:19pt" o:ole="">
            <v:imagedata r:id="rId20" o:title=""/>
            <o:lock v:ext="edit" aspectratio="f"/>
          </v:shape>
          <o:OLEObject Type="Embed" ProgID="Equation.DSMT4" ShapeID="_x0000_i1028" DrawAspect="Content" ObjectID="_1616306289" r:id="rId21"/>
        </w:object>
      </w:r>
      <w:r w:rsidRPr="00C23178">
        <w:rPr>
          <w:rFonts w:hint="eastAsia"/>
        </w:rPr>
        <w:t>:Starting symbols of PRS resources.</w:t>
      </w:r>
    </w:p>
    <w:p w14:paraId="55C8726D" w14:textId="0CF12F2C" w:rsidR="00C23178" w:rsidRDefault="00C23178" w:rsidP="00C23178">
      <w:pPr>
        <w:pStyle w:val="3GPPAgreements"/>
      </w:pPr>
      <w:r w:rsidRPr="00C23178">
        <w:t>The</w:t>
      </w:r>
      <w:r w:rsidRPr="006075F4">
        <w:t xml:space="preserve"> number of occupied OFDM symbols of a PRS resource should be determined with consideration of frequency RE density (REs/</w:t>
      </w:r>
      <w:r>
        <w:t xml:space="preserve">symbol/PRB) of the PRS resource [LGE, </w:t>
      </w:r>
      <w:r w:rsidR="000B6935">
        <w:fldChar w:fldCharType="begin"/>
      </w:r>
      <w:r w:rsidR="000B6935">
        <w:instrText xml:space="preserve"> REF _Ref5559195 \r \h </w:instrText>
      </w:r>
      <w:r w:rsidR="000B6935">
        <w:fldChar w:fldCharType="separate"/>
      </w:r>
      <w:r w:rsidR="009F0016">
        <w:t>[5]</w:t>
      </w:r>
      <w:r w:rsidR="000B6935">
        <w:fldChar w:fldCharType="end"/>
      </w:r>
      <w:r>
        <w:t>]</w:t>
      </w:r>
    </w:p>
    <w:p w14:paraId="63AEEB3E" w14:textId="55BB9EED" w:rsidR="001830CF" w:rsidRPr="00161782" w:rsidRDefault="001830CF" w:rsidP="001830CF">
      <w:pPr>
        <w:pStyle w:val="3GPPAgreements"/>
      </w:pPr>
      <w:r>
        <w:t xml:space="preserve">The </w:t>
      </w:r>
      <w:r w:rsidRPr="00161782">
        <w:t xml:space="preserve">NR DL PRS resources </w:t>
      </w:r>
      <w:r>
        <w:t xml:space="preserve">configuration (e.g. in one or multiple slot) </w:t>
      </w:r>
      <w:r w:rsidRPr="00161782">
        <w:t>is designed to accommodate multi-beam transmission (e.g. beam-sweeping) from one or more gNBs</w:t>
      </w:r>
      <w:r w:rsidR="001B416B">
        <w:t xml:space="preserve"> </w:t>
      </w:r>
      <w:r>
        <w:t xml:space="preserve">[Sony, </w:t>
      </w:r>
      <w:r w:rsidR="000B6935">
        <w:fldChar w:fldCharType="begin"/>
      </w:r>
      <w:r w:rsidR="000B6935">
        <w:instrText xml:space="preserve"> REF _Ref5559228 \r \h </w:instrText>
      </w:r>
      <w:r w:rsidR="000B6935">
        <w:fldChar w:fldCharType="separate"/>
      </w:r>
      <w:r w:rsidR="009F0016">
        <w:t>[6]</w:t>
      </w:r>
      <w:r w:rsidR="000B6935">
        <w:fldChar w:fldCharType="end"/>
      </w:r>
      <w:r>
        <w:t>]</w:t>
      </w:r>
    </w:p>
    <w:p w14:paraId="6016EF48" w14:textId="5D4F365D" w:rsidR="001B416B" w:rsidRDefault="001B416B" w:rsidP="001B416B">
      <w:pPr>
        <w:pStyle w:val="3GPPAgreements"/>
      </w:pPr>
      <w:r>
        <w:rPr>
          <w:rFonts w:hint="eastAsia"/>
        </w:rPr>
        <w:t>DL PRS Resource is described by the following attributes</w:t>
      </w:r>
      <w:r>
        <w:t xml:space="preserve"> [Intel, </w:t>
      </w:r>
      <w:r w:rsidR="000B6935">
        <w:fldChar w:fldCharType="begin"/>
      </w:r>
      <w:r w:rsidR="000B6935">
        <w:instrText xml:space="preserve"> REF _Ref5559221 \r \h </w:instrText>
      </w:r>
      <w:r w:rsidR="000B6935">
        <w:fldChar w:fldCharType="separate"/>
      </w:r>
      <w:r w:rsidR="009F0016">
        <w:t>[7]</w:t>
      </w:r>
      <w:r w:rsidR="000B6935">
        <w:fldChar w:fldCharType="end"/>
      </w:r>
      <w:r>
        <w:t>]</w:t>
      </w:r>
    </w:p>
    <w:p w14:paraId="7F24844E" w14:textId="77777777" w:rsidR="001B416B" w:rsidRDefault="001B416B" w:rsidP="001B416B">
      <w:pPr>
        <w:pStyle w:val="3GPPAgreements"/>
        <w:numPr>
          <w:ilvl w:val="1"/>
          <w:numId w:val="8"/>
        </w:numPr>
      </w:pPr>
      <w:r>
        <w:rPr>
          <w:rFonts w:hint="eastAsia"/>
        </w:rPr>
        <w:t>Resource ID</w:t>
      </w:r>
    </w:p>
    <w:p w14:paraId="36F49122" w14:textId="77777777" w:rsidR="001B416B" w:rsidRDefault="001B416B" w:rsidP="001B416B">
      <w:pPr>
        <w:pStyle w:val="3GPPAgreements"/>
        <w:numPr>
          <w:ilvl w:val="1"/>
          <w:numId w:val="8"/>
        </w:numPr>
      </w:pPr>
      <w:r>
        <w:rPr>
          <w:rFonts w:hint="eastAsia"/>
        </w:rPr>
        <w:t>Frequency shift</w:t>
      </w:r>
    </w:p>
    <w:p w14:paraId="5F70954C" w14:textId="77777777" w:rsidR="001B416B" w:rsidRDefault="001B416B" w:rsidP="001B416B">
      <w:pPr>
        <w:pStyle w:val="3GPPAgreements"/>
        <w:numPr>
          <w:ilvl w:val="1"/>
          <w:numId w:val="8"/>
        </w:numPr>
      </w:pPr>
      <w:r>
        <w:rPr>
          <w:rFonts w:hint="eastAsia"/>
        </w:rPr>
        <w:t>Time Offset</w:t>
      </w:r>
    </w:p>
    <w:p w14:paraId="7D1C7D8A" w14:textId="77777777" w:rsidR="001B416B" w:rsidRDefault="001B416B" w:rsidP="001B416B">
      <w:pPr>
        <w:pStyle w:val="3GPPAgreements"/>
        <w:numPr>
          <w:ilvl w:val="1"/>
          <w:numId w:val="8"/>
        </w:numPr>
      </w:pPr>
      <w:r>
        <w:rPr>
          <w:rFonts w:hint="eastAsia"/>
        </w:rPr>
        <w:t xml:space="preserve">Duration of DL PRS </w:t>
      </w:r>
    </w:p>
    <w:p w14:paraId="49091DC7" w14:textId="77777777" w:rsidR="001B416B" w:rsidRDefault="001B416B" w:rsidP="001B416B">
      <w:pPr>
        <w:pStyle w:val="3GPPAgreements"/>
        <w:numPr>
          <w:ilvl w:val="1"/>
          <w:numId w:val="8"/>
        </w:numPr>
      </w:pPr>
      <w:r>
        <w:rPr>
          <w:rFonts w:hint="eastAsia"/>
        </w:rPr>
        <w:t>Resource Element Mapping Pattern</w:t>
      </w:r>
    </w:p>
    <w:p w14:paraId="7DC844DD" w14:textId="77777777" w:rsidR="001B416B" w:rsidRDefault="001B416B" w:rsidP="001B416B">
      <w:pPr>
        <w:pStyle w:val="3GPPAgreements"/>
        <w:numPr>
          <w:ilvl w:val="1"/>
          <w:numId w:val="8"/>
        </w:numPr>
      </w:pPr>
      <w:r>
        <w:rPr>
          <w:rFonts w:hint="eastAsia"/>
        </w:rPr>
        <w:t>Sequence ID</w:t>
      </w:r>
    </w:p>
    <w:p w14:paraId="0706CFDE" w14:textId="77777777" w:rsidR="001B416B" w:rsidRDefault="001B416B" w:rsidP="001B416B">
      <w:pPr>
        <w:pStyle w:val="3GPPAgreements"/>
        <w:numPr>
          <w:ilvl w:val="1"/>
          <w:numId w:val="8"/>
        </w:numPr>
      </w:pPr>
      <w:r>
        <w:rPr>
          <w:rFonts w:hint="eastAsia"/>
        </w:rPr>
        <w:t>Number of TX antenna ports</w:t>
      </w:r>
    </w:p>
    <w:p w14:paraId="2B613B9C" w14:textId="77777777" w:rsidR="001B416B" w:rsidRDefault="001B416B" w:rsidP="001B416B">
      <w:pPr>
        <w:pStyle w:val="3GPPAgreements"/>
        <w:numPr>
          <w:ilvl w:val="1"/>
          <w:numId w:val="8"/>
        </w:numPr>
      </w:pPr>
      <w:r>
        <w:rPr>
          <w:rFonts w:hint="eastAsia"/>
        </w:rPr>
        <w:t>Quasi-colocation information (QCL with other reference signals)</w:t>
      </w:r>
    </w:p>
    <w:p w14:paraId="04F69C02" w14:textId="6DB283FF" w:rsidR="001B416B" w:rsidRPr="00935A71" w:rsidRDefault="001B416B" w:rsidP="001B416B">
      <w:pPr>
        <w:pStyle w:val="3GPPAgreements"/>
      </w:pPr>
      <w:r w:rsidRPr="00935A71">
        <w:t>It is possible to configure the maximum number of OFDM symbols within a NR PRS resource to the entire slot</w:t>
      </w:r>
      <w:r>
        <w:t xml:space="preserve"> [Spreadtrum, </w:t>
      </w:r>
      <w:r w:rsidR="000B6935">
        <w:fldChar w:fldCharType="begin"/>
      </w:r>
      <w:r w:rsidR="000B6935">
        <w:instrText xml:space="preserve"> REF _Ref5559245 \r \h </w:instrText>
      </w:r>
      <w:r w:rsidR="000B6935">
        <w:fldChar w:fldCharType="separate"/>
      </w:r>
      <w:r w:rsidR="009F0016">
        <w:t>[12]</w:t>
      </w:r>
      <w:r w:rsidR="000B6935">
        <w:fldChar w:fldCharType="end"/>
      </w:r>
      <w:r>
        <w:t>]</w:t>
      </w:r>
    </w:p>
    <w:p w14:paraId="615A63AE" w14:textId="77777777" w:rsidR="001830CF" w:rsidRPr="006075F4" w:rsidRDefault="001830CF" w:rsidP="001B416B">
      <w:pPr>
        <w:pStyle w:val="3GPPAgreements"/>
        <w:numPr>
          <w:ilvl w:val="0"/>
          <w:numId w:val="0"/>
        </w:numPr>
        <w:ind w:left="284"/>
      </w:pPr>
    </w:p>
    <w:p w14:paraId="5A7E6CBE" w14:textId="77777777" w:rsidR="00143606" w:rsidRPr="00350E94" w:rsidRDefault="00143606" w:rsidP="00143606">
      <w:pPr>
        <w:pStyle w:val="3GPPAgreements"/>
        <w:numPr>
          <w:ilvl w:val="0"/>
          <w:numId w:val="0"/>
        </w:numPr>
        <w:rPr>
          <w:b/>
          <w:highlight w:val="cyan"/>
        </w:rPr>
      </w:pPr>
      <w:r>
        <w:rPr>
          <w:b/>
          <w:highlight w:val="cyan"/>
        </w:rPr>
        <w:t>Potential p</w:t>
      </w:r>
      <w:r w:rsidRPr="00B42D87">
        <w:rPr>
          <w:b/>
          <w:highlight w:val="cyan"/>
        </w:rPr>
        <w:t>roposal for agreement:</w:t>
      </w:r>
    </w:p>
    <w:p w14:paraId="3F1E917C" w14:textId="4B2B7528" w:rsidR="00143606" w:rsidRDefault="00143606" w:rsidP="00143606">
      <w:pPr>
        <w:pStyle w:val="3GPPAgreements"/>
      </w:pPr>
      <w:r>
        <w:t>DL PRS Resource is uniquely associated  with TRP beam</w:t>
      </w:r>
    </w:p>
    <w:p w14:paraId="12C0216F" w14:textId="77777777" w:rsidR="00143606" w:rsidRDefault="00143606" w:rsidP="00143606">
      <w:pPr>
        <w:pStyle w:val="3GPPAgreements"/>
      </w:pPr>
      <w:r>
        <w:t>DL PRS Resource is characterized by the following parameters:</w:t>
      </w:r>
    </w:p>
    <w:p w14:paraId="49162313" w14:textId="4048F376" w:rsidR="00A57947" w:rsidRDefault="00A57947" w:rsidP="00A57947">
      <w:pPr>
        <w:pStyle w:val="3GPPAgreements"/>
        <w:numPr>
          <w:ilvl w:val="1"/>
          <w:numId w:val="8"/>
        </w:numPr>
      </w:pPr>
      <w:r>
        <w:rPr>
          <w:rFonts w:hint="eastAsia"/>
        </w:rPr>
        <w:t>Resource ID</w:t>
      </w:r>
    </w:p>
    <w:p w14:paraId="17C46813" w14:textId="4B882038" w:rsidR="00A57947" w:rsidRDefault="00A57947" w:rsidP="00A57947">
      <w:pPr>
        <w:pStyle w:val="3GPPAgreements"/>
        <w:numPr>
          <w:ilvl w:val="1"/>
          <w:numId w:val="8"/>
        </w:numPr>
      </w:pPr>
      <w:r>
        <w:rPr>
          <w:rFonts w:hint="eastAsia"/>
        </w:rPr>
        <w:t>Sequence ID</w:t>
      </w:r>
    </w:p>
    <w:p w14:paraId="1C11293B" w14:textId="4F26D1D6" w:rsidR="00A57947" w:rsidRDefault="000B6935" w:rsidP="00A57947">
      <w:pPr>
        <w:pStyle w:val="3GPPAgreements"/>
        <w:numPr>
          <w:ilvl w:val="1"/>
          <w:numId w:val="8"/>
        </w:numPr>
      </w:pPr>
      <w:r>
        <w:t>[</w:t>
      </w:r>
      <w:r w:rsidR="00A57947">
        <w:rPr>
          <w:rFonts w:hint="eastAsia"/>
        </w:rPr>
        <w:t>Time Offset</w:t>
      </w:r>
      <w:r>
        <w:t xml:space="preserve"> with respect to DL PRS Resource Set]</w:t>
      </w:r>
    </w:p>
    <w:p w14:paraId="59678796" w14:textId="3126AFC9" w:rsidR="00A57947" w:rsidRDefault="000B6935" w:rsidP="00A57947">
      <w:pPr>
        <w:pStyle w:val="3GPPAgreements"/>
        <w:numPr>
          <w:ilvl w:val="1"/>
          <w:numId w:val="8"/>
        </w:numPr>
      </w:pPr>
      <w:r>
        <w:t>[Number of symbols]</w:t>
      </w:r>
    </w:p>
    <w:p w14:paraId="2DCC0D4B" w14:textId="48AD0307" w:rsidR="00A57947" w:rsidRDefault="000B6935" w:rsidP="00A57947">
      <w:pPr>
        <w:pStyle w:val="3GPPAgreements"/>
        <w:numPr>
          <w:ilvl w:val="1"/>
          <w:numId w:val="8"/>
        </w:numPr>
      </w:pPr>
      <w:r>
        <w:t>[</w:t>
      </w:r>
      <w:r w:rsidR="00A57947">
        <w:rPr>
          <w:rFonts w:hint="eastAsia"/>
        </w:rPr>
        <w:t>Resource Element Mapping Pattern</w:t>
      </w:r>
      <w:r w:rsidR="00A57947" w:rsidRPr="00A57947">
        <w:rPr>
          <w:rFonts w:hint="eastAsia"/>
        </w:rPr>
        <w:t xml:space="preserve"> </w:t>
      </w:r>
      <w:r w:rsidR="00A57947">
        <w:t xml:space="preserve">and </w:t>
      </w:r>
      <w:r w:rsidR="00A57947">
        <w:rPr>
          <w:rFonts w:hint="eastAsia"/>
        </w:rPr>
        <w:t>Frequency shift</w:t>
      </w:r>
      <w:r>
        <w:t>]</w:t>
      </w:r>
    </w:p>
    <w:p w14:paraId="1FDE734D" w14:textId="2FC23661" w:rsidR="00A57947" w:rsidRDefault="000B6935" w:rsidP="00A57947">
      <w:pPr>
        <w:pStyle w:val="3GPPAgreements"/>
        <w:numPr>
          <w:ilvl w:val="1"/>
          <w:numId w:val="8"/>
        </w:numPr>
      </w:pPr>
      <w:r>
        <w:t>[</w:t>
      </w:r>
      <w:r w:rsidR="00A57947">
        <w:rPr>
          <w:rFonts w:hint="eastAsia"/>
        </w:rPr>
        <w:t>Number of TX antenna ports</w:t>
      </w:r>
      <w:r>
        <w:t>]</w:t>
      </w:r>
    </w:p>
    <w:p w14:paraId="21422BBA" w14:textId="7E64A1BE" w:rsidR="000B6935" w:rsidRDefault="000B6935" w:rsidP="000B6935">
      <w:pPr>
        <w:pStyle w:val="3GPPAgreements"/>
        <w:numPr>
          <w:ilvl w:val="1"/>
          <w:numId w:val="8"/>
        </w:numPr>
      </w:pPr>
      <w:r>
        <w:t>[</w:t>
      </w:r>
      <w:r w:rsidR="00A57947">
        <w:rPr>
          <w:rFonts w:hint="eastAsia"/>
        </w:rPr>
        <w:t>Quasi-colocation information (QCL with other reference signals)</w:t>
      </w:r>
      <w:r>
        <w:t>]</w:t>
      </w:r>
    </w:p>
    <w:p w14:paraId="6C10BE0E" w14:textId="77777777" w:rsidR="000B6935" w:rsidRDefault="000B6935" w:rsidP="000B6935">
      <w:pPr>
        <w:pStyle w:val="3GPPAgreements"/>
        <w:numPr>
          <w:ilvl w:val="0"/>
          <w:numId w:val="0"/>
        </w:numPr>
        <w:ind w:left="567"/>
      </w:pPr>
    </w:p>
    <w:p w14:paraId="14166B21" w14:textId="51B01B36" w:rsidR="000B6935" w:rsidRPr="007A6D88" w:rsidRDefault="000B6935" w:rsidP="000B6935">
      <w:pPr>
        <w:pStyle w:val="3GPPAgreements"/>
        <w:numPr>
          <w:ilvl w:val="0"/>
          <w:numId w:val="0"/>
        </w:numPr>
        <w:ind w:left="284" w:hanging="284"/>
        <w:rPr>
          <w:u w:val="single"/>
        </w:rPr>
      </w:pPr>
      <w:r w:rsidRPr="007A6D88">
        <w:rPr>
          <w:u w:val="single"/>
        </w:rPr>
        <w:t>Companies are encouraged to express views on parameters describing DL PRS Resource for the next meeting.</w:t>
      </w:r>
    </w:p>
    <w:p w14:paraId="71C1F17F" w14:textId="77777777" w:rsidR="00C23178" w:rsidRPr="00C23178" w:rsidRDefault="00C23178" w:rsidP="00C23178">
      <w:pPr>
        <w:pStyle w:val="3GPPText"/>
      </w:pPr>
    </w:p>
    <w:p w14:paraId="3EEC6250" w14:textId="60FCC999" w:rsidR="00B6029F" w:rsidRDefault="00434DE3" w:rsidP="006A4C70">
      <w:pPr>
        <w:pStyle w:val="Heading2"/>
        <w:tabs>
          <w:tab w:val="clear" w:pos="5255"/>
          <w:tab w:val="num" w:pos="300"/>
        </w:tabs>
        <w:ind w:left="284" w:hanging="284"/>
      </w:pPr>
      <w:r>
        <w:t xml:space="preserve">Aspect </w:t>
      </w:r>
      <w:r w:rsidR="00AA45E5">
        <w:t>2</w:t>
      </w:r>
      <w:r>
        <w:t xml:space="preserve">. </w:t>
      </w:r>
      <w:r w:rsidR="00B6029F">
        <w:t>DL PRS Resource Set</w:t>
      </w:r>
      <w:r>
        <w:t xml:space="preserve"> Configuration</w:t>
      </w:r>
    </w:p>
    <w:p w14:paraId="1FD6B1C2" w14:textId="79C2E95F" w:rsidR="00053BA6" w:rsidRPr="00053BA6" w:rsidRDefault="00053BA6" w:rsidP="00053BA6">
      <w:pPr>
        <w:pStyle w:val="3GPPText"/>
      </w:pPr>
      <w:r>
        <w:t xml:space="preserve">The following views were expressed with respect to </w:t>
      </w:r>
      <w:r w:rsidR="00F301FA">
        <w:t xml:space="preserve">introduction of the </w:t>
      </w:r>
      <w:r>
        <w:t>DL PRS Resource Set</w:t>
      </w:r>
      <w:r w:rsidR="000B6935">
        <w:t>, which was discussed but not agreed during the study item phase</w:t>
      </w:r>
      <w:r>
        <w:t>:</w:t>
      </w:r>
    </w:p>
    <w:p w14:paraId="30B613D6" w14:textId="0A894F9A" w:rsidR="00A57947" w:rsidRDefault="00F301FA" w:rsidP="00A57947">
      <w:pPr>
        <w:pStyle w:val="3GPPAgreements"/>
      </w:pPr>
      <w:r w:rsidRPr="00554585">
        <w:t>Configuration of DL PRS Resource Set is supported for NR Positioning</w:t>
      </w:r>
      <w:r w:rsidR="00A57947">
        <w:t>.</w:t>
      </w:r>
      <w:r w:rsidR="000B6935">
        <w:t xml:space="preserve"> T</w:t>
      </w:r>
      <w:r w:rsidR="00A57947">
        <w:rPr>
          <w:rFonts w:hint="eastAsia"/>
        </w:rPr>
        <w:t>he following parameters are expected to have the same settings across all DL PRS Resources within DL PRS Resource Set</w:t>
      </w:r>
      <w:r w:rsidR="00A57947">
        <w:t xml:space="preserve"> [Intel, </w:t>
      </w:r>
      <w:r w:rsidR="000B6935">
        <w:fldChar w:fldCharType="begin"/>
      </w:r>
      <w:r w:rsidR="000B6935">
        <w:instrText xml:space="preserve"> REF _Ref5559221 \r \h </w:instrText>
      </w:r>
      <w:r w:rsidR="000B6935">
        <w:fldChar w:fldCharType="separate"/>
      </w:r>
      <w:r w:rsidR="009F0016">
        <w:t>[7]</w:t>
      </w:r>
      <w:r w:rsidR="000B6935">
        <w:fldChar w:fldCharType="end"/>
      </w:r>
      <w:r w:rsidR="00A57947">
        <w:t>]</w:t>
      </w:r>
      <w:r w:rsidR="00A57947">
        <w:rPr>
          <w:rFonts w:hint="eastAsia"/>
        </w:rPr>
        <w:t>:</w:t>
      </w:r>
    </w:p>
    <w:p w14:paraId="5423C132" w14:textId="77777777" w:rsidR="00A57947" w:rsidRDefault="00A57947" w:rsidP="00A57947">
      <w:pPr>
        <w:pStyle w:val="3GPPAgreements"/>
        <w:numPr>
          <w:ilvl w:val="1"/>
          <w:numId w:val="8"/>
        </w:numPr>
      </w:pPr>
      <w:r>
        <w:rPr>
          <w:rFonts w:hint="eastAsia"/>
        </w:rPr>
        <w:lastRenderedPageBreak/>
        <w:t xml:space="preserve">Bandwidth </w:t>
      </w:r>
      <w:r>
        <w:rPr>
          <w:rFonts w:hint="eastAsia"/>
        </w:rPr>
        <w:t>–</w:t>
      </w:r>
      <w:r>
        <w:rPr>
          <w:rFonts w:hint="eastAsia"/>
        </w:rPr>
        <w:t xml:space="preserve"> can be defined at DL PRS Pool level</w:t>
      </w:r>
    </w:p>
    <w:p w14:paraId="7AB78DCD" w14:textId="77777777" w:rsidR="00A57947" w:rsidRDefault="00A57947" w:rsidP="00A57947">
      <w:pPr>
        <w:pStyle w:val="3GPPAgreements"/>
        <w:numPr>
          <w:ilvl w:val="1"/>
          <w:numId w:val="8"/>
        </w:numPr>
      </w:pPr>
      <w:r>
        <w:rPr>
          <w:rFonts w:hint="eastAsia"/>
        </w:rPr>
        <w:t xml:space="preserve">Periodicity and offset </w:t>
      </w:r>
      <w:r>
        <w:rPr>
          <w:rFonts w:hint="eastAsia"/>
        </w:rPr>
        <w:t>–</w:t>
      </w:r>
      <w:r>
        <w:rPr>
          <w:rFonts w:hint="eastAsia"/>
        </w:rPr>
        <w:t xml:space="preserve"> can be defined at DL PRS Pool level</w:t>
      </w:r>
    </w:p>
    <w:p w14:paraId="6EC7EE3A" w14:textId="77777777" w:rsidR="00A57947" w:rsidRDefault="00A57947" w:rsidP="00A57947">
      <w:pPr>
        <w:pStyle w:val="3GPPAgreements"/>
        <w:numPr>
          <w:ilvl w:val="1"/>
          <w:numId w:val="8"/>
        </w:numPr>
      </w:pPr>
      <w:r>
        <w:rPr>
          <w:rFonts w:hint="eastAsia"/>
        </w:rPr>
        <w:t xml:space="preserve">Duration of DL PRS </w:t>
      </w:r>
    </w:p>
    <w:p w14:paraId="070B118C" w14:textId="77777777" w:rsidR="00A57947" w:rsidRDefault="00A57947" w:rsidP="00A57947">
      <w:pPr>
        <w:pStyle w:val="3GPPAgreements"/>
        <w:numPr>
          <w:ilvl w:val="1"/>
          <w:numId w:val="8"/>
        </w:numPr>
      </w:pPr>
      <w:r>
        <w:rPr>
          <w:rFonts w:hint="eastAsia"/>
        </w:rPr>
        <w:t>Number of TX antenna ports</w:t>
      </w:r>
    </w:p>
    <w:p w14:paraId="4EACDFAE" w14:textId="77777777" w:rsidR="00A57947" w:rsidRDefault="00A57947" w:rsidP="00A57947">
      <w:pPr>
        <w:pStyle w:val="3GPPAgreements"/>
        <w:numPr>
          <w:ilvl w:val="1"/>
          <w:numId w:val="8"/>
        </w:numPr>
      </w:pPr>
      <w:r>
        <w:rPr>
          <w:rFonts w:hint="eastAsia"/>
        </w:rPr>
        <w:t>Quasi-colocation information (QCL with other reference signals)</w:t>
      </w:r>
    </w:p>
    <w:p w14:paraId="028990D4" w14:textId="2B15E94A" w:rsidR="00B6029F" w:rsidRDefault="00053BA6" w:rsidP="00053BA6">
      <w:pPr>
        <w:pStyle w:val="3GPPAgreements"/>
      </w:pPr>
      <w:r w:rsidRPr="00A46D85">
        <w:t>A NR DL PRS resource set is defined as a set of one or more NR DL PRS resources assigned to the same TRP</w:t>
      </w:r>
      <w:r w:rsidR="003451D9">
        <w:t>.</w:t>
      </w:r>
      <w:r w:rsidRPr="00A46D85">
        <w:t xml:space="preserve"> </w:t>
      </w:r>
      <w:r w:rsidR="003451D9" w:rsidRPr="00D06EC5">
        <w:t>A NR DL PRS occasion is defined as a set of one or more consecutive and/or con</w:t>
      </w:r>
      <w:r w:rsidR="003451D9">
        <w:t xml:space="preserve">current NR DL PRS resource sets. </w:t>
      </w:r>
      <w:r w:rsidR="00F301FA">
        <w:t>[</w:t>
      </w:r>
      <w:r w:rsidRPr="00A46D85">
        <w:t>Nokia</w:t>
      </w:r>
      <w:r w:rsidR="00F301FA">
        <w:t xml:space="preserve">, </w:t>
      </w:r>
      <w:r w:rsidR="000B6935">
        <w:fldChar w:fldCharType="begin"/>
      </w:r>
      <w:r w:rsidR="000B6935">
        <w:instrText xml:space="preserve"> REF _Ref5559517 \r \h </w:instrText>
      </w:r>
      <w:r w:rsidR="000B6935">
        <w:fldChar w:fldCharType="separate"/>
      </w:r>
      <w:r w:rsidR="009F0016">
        <w:t>[14]</w:t>
      </w:r>
      <w:r w:rsidR="000B6935">
        <w:fldChar w:fldCharType="end"/>
      </w:r>
      <w:r w:rsidR="00F301FA">
        <w:t>]</w:t>
      </w:r>
    </w:p>
    <w:p w14:paraId="46D855EA" w14:textId="0B9D8FFA" w:rsidR="00A46D85" w:rsidRDefault="00A46D85" w:rsidP="00A46D85">
      <w:pPr>
        <w:pStyle w:val="3GPPAgreements"/>
      </w:pPr>
      <w:r>
        <w:rPr>
          <w:lang w:eastAsia="ko-KR"/>
        </w:rPr>
        <w:t xml:space="preserve">NR defines PRS resource set that contains one or multiple PRS resource(s) </w:t>
      </w:r>
      <w:r w:rsidR="00F301FA">
        <w:t>[</w:t>
      </w:r>
      <w:r>
        <w:t>LGE</w:t>
      </w:r>
      <w:r w:rsidR="00F301FA">
        <w:t xml:space="preserve">, </w:t>
      </w:r>
      <w:r w:rsidR="000B6935">
        <w:fldChar w:fldCharType="begin"/>
      </w:r>
      <w:r w:rsidR="000B6935">
        <w:instrText xml:space="preserve"> REF _Ref5559195 \r \h </w:instrText>
      </w:r>
      <w:r w:rsidR="000B6935">
        <w:fldChar w:fldCharType="separate"/>
      </w:r>
      <w:r w:rsidR="009F0016">
        <w:t>[5]</w:t>
      </w:r>
      <w:r w:rsidR="000B6935">
        <w:fldChar w:fldCharType="end"/>
      </w:r>
      <w:r w:rsidR="00F301FA">
        <w:t>]</w:t>
      </w:r>
    </w:p>
    <w:p w14:paraId="4F7F445B" w14:textId="28F8CC50" w:rsidR="00A46D85" w:rsidRDefault="00A46D85" w:rsidP="00A46D85">
      <w:pPr>
        <w:pStyle w:val="3GPPAgreements"/>
        <w:rPr>
          <w:lang w:eastAsia="ko-KR"/>
        </w:rPr>
      </w:pPr>
      <w:r w:rsidRPr="0046724E">
        <w:rPr>
          <w:rFonts w:hint="eastAsia"/>
          <w:lang w:eastAsia="ko-KR"/>
        </w:rPr>
        <w:t>A set of PRS resources with different resource IDs should be defined to support the multi-beam-based enhancements.</w:t>
      </w:r>
      <w:r>
        <w:rPr>
          <w:lang w:eastAsia="ko-KR"/>
        </w:rPr>
        <w:t xml:space="preserve"> </w:t>
      </w:r>
      <w:r w:rsidRPr="00B8561F">
        <w:rPr>
          <w:lang w:eastAsia="ko-KR"/>
        </w:rPr>
        <w:t xml:space="preserve">The resource IDs / beam information should be included in the assistance data and reporting information that </w:t>
      </w:r>
      <w:r>
        <w:rPr>
          <w:lang w:eastAsia="ko-KR"/>
        </w:rPr>
        <w:t xml:space="preserve">exchange between LMF and UE/gNB </w:t>
      </w:r>
      <w:r w:rsidR="00F301FA">
        <w:rPr>
          <w:lang w:eastAsia="ko-KR"/>
        </w:rPr>
        <w:t>[</w:t>
      </w:r>
      <w:r>
        <w:rPr>
          <w:lang w:eastAsia="ko-KR"/>
        </w:rPr>
        <w:t>CMCC</w:t>
      </w:r>
      <w:r w:rsidR="00F301FA">
        <w:rPr>
          <w:lang w:eastAsia="ko-KR"/>
        </w:rPr>
        <w:t xml:space="preserve">, </w:t>
      </w:r>
      <w:r w:rsidR="000B6935">
        <w:rPr>
          <w:lang w:eastAsia="ko-KR"/>
        </w:rPr>
        <w:fldChar w:fldCharType="begin"/>
      </w:r>
      <w:r w:rsidR="000B6935">
        <w:rPr>
          <w:lang w:eastAsia="ko-KR"/>
        </w:rPr>
        <w:instrText xml:space="preserve"> REF _Ref5559541 \r \h </w:instrText>
      </w:r>
      <w:r w:rsidR="000B6935">
        <w:rPr>
          <w:lang w:eastAsia="ko-KR"/>
        </w:rPr>
      </w:r>
      <w:r w:rsidR="000B6935">
        <w:rPr>
          <w:lang w:eastAsia="ko-KR"/>
        </w:rPr>
        <w:fldChar w:fldCharType="separate"/>
      </w:r>
      <w:r w:rsidR="009F0016">
        <w:rPr>
          <w:lang w:eastAsia="ko-KR"/>
        </w:rPr>
        <w:t>[11]</w:t>
      </w:r>
      <w:r w:rsidR="000B6935">
        <w:rPr>
          <w:lang w:eastAsia="ko-KR"/>
        </w:rPr>
        <w:fldChar w:fldCharType="end"/>
      </w:r>
      <w:r w:rsidR="00F301FA">
        <w:rPr>
          <w:lang w:eastAsia="ko-KR"/>
        </w:rPr>
        <w:t>]</w:t>
      </w:r>
    </w:p>
    <w:p w14:paraId="2027244A" w14:textId="39D05365" w:rsidR="00A46D85" w:rsidRDefault="00A46D85" w:rsidP="00A46D85">
      <w:pPr>
        <w:pStyle w:val="3GPPAgreements"/>
      </w:pPr>
      <w:r w:rsidRPr="003D61C3">
        <w:t>NR should consider introducing the muting for the DL PRS transmission. The PRS muting patterns should take the multi</w:t>
      </w:r>
      <w:r w:rsidR="004C416F">
        <w:t xml:space="preserve"> </w:t>
      </w:r>
      <w:r w:rsidRPr="003D61C3">
        <w:t xml:space="preserve">beam transmission of the DL PRS signals into consideration. </w:t>
      </w:r>
      <w:bookmarkStart w:id="2" w:name="_Toc5113981"/>
      <w:bookmarkStart w:id="3" w:name="_Toc5114005"/>
      <w:r w:rsidRPr="003D61C3">
        <w:t xml:space="preserve">Muting configurations can be supported in different levels, including 1) at the level of </w:t>
      </w:r>
      <w:r w:rsidR="00044022">
        <w:t xml:space="preserve">PRS groups; 2) at the level of </w:t>
      </w:r>
      <w:r w:rsidRPr="003D61C3">
        <w:t>PRS occasions; 3) at the level of PRS resource sets; and 4) at the level of PRS resources.</w:t>
      </w:r>
      <w:bookmarkEnd w:id="2"/>
      <w:bookmarkEnd w:id="3"/>
      <w:r w:rsidRPr="003D61C3">
        <w:t xml:space="preserve"> </w:t>
      </w:r>
      <w:r w:rsidR="00F301FA">
        <w:t>[</w:t>
      </w:r>
      <w:r>
        <w:t>CATT</w:t>
      </w:r>
      <w:r w:rsidR="00F301FA">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rsidR="00F301FA">
        <w:t>]</w:t>
      </w:r>
    </w:p>
    <w:p w14:paraId="3BB560C0" w14:textId="76F16795" w:rsidR="001B416B" w:rsidRPr="001B416B" w:rsidRDefault="001B416B" w:rsidP="001B416B">
      <w:pPr>
        <w:pStyle w:val="3GPPAgreements"/>
      </w:pPr>
      <w:r w:rsidRPr="00001537">
        <w:t>Define a PRS resource set as a collection of one or multiple PRS resources transmitted fr</w:t>
      </w:r>
      <w:r>
        <w:t xml:space="preserve">om the same transmission point [Qualcomm, </w:t>
      </w:r>
      <w:r w:rsidR="000B6935">
        <w:fldChar w:fldCharType="begin"/>
      </w:r>
      <w:r w:rsidR="000B6935">
        <w:instrText xml:space="preserve"> REF _Ref5559586 \r \h </w:instrText>
      </w:r>
      <w:r w:rsidR="000B6935">
        <w:fldChar w:fldCharType="separate"/>
      </w:r>
      <w:r w:rsidR="009F0016">
        <w:t>[13]</w:t>
      </w:r>
      <w:r w:rsidR="000B6935">
        <w:fldChar w:fldCharType="end"/>
      </w:r>
      <w:r>
        <w:t>]</w:t>
      </w:r>
    </w:p>
    <w:p w14:paraId="639E54BD" w14:textId="33F8098C" w:rsidR="000E2520" w:rsidRDefault="000E2520" w:rsidP="000E2520">
      <w:pPr>
        <w:pStyle w:val="3GPPAgreements"/>
      </w:pPr>
      <w:r>
        <w:t>A</w:t>
      </w:r>
      <w:r w:rsidRPr="00CB0981">
        <w:t xml:space="preserve"> set of PRS resources represent a bea</w:t>
      </w:r>
      <w:r>
        <w:t xml:space="preserve">m direction of PRS transmission </w:t>
      </w:r>
      <w:r w:rsidR="00F301FA">
        <w:t>[</w:t>
      </w:r>
      <w:r>
        <w:t>Sony</w:t>
      </w:r>
      <w:r w:rsidR="00F301FA">
        <w:t xml:space="preserve">, </w:t>
      </w:r>
      <w:r w:rsidR="000B6935">
        <w:fldChar w:fldCharType="begin"/>
      </w:r>
      <w:r w:rsidR="000B6935">
        <w:instrText xml:space="preserve"> REF _Ref5559228 \r \h </w:instrText>
      </w:r>
      <w:r w:rsidR="000B6935">
        <w:fldChar w:fldCharType="separate"/>
      </w:r>
      <w:r w:rsidR="009F0016">
        <w:t>[6]</w:t>
      </w:r>
      <w:r w:rsidR="000B6935">
        <w:fldChar w:fldCharType="end"/>
      </w:r>
      <w:r w:rsidR="00F301FA">
        <w:t>]</w:t>
      </w:r>
    </w:p>
    <w:p w14:paraId="42EFDC57" w14:textId="111BBB5D" w:rsidR="000E2520" w:rsidRPr="003A4A10" w:rsidRDefault="000E2520" w:rsidP="000E2520">
      <w:pPr>
        <w:pStyle w:val="3GPPAgreements"/>
      </w:pPr>
      <w:r w:rsidRPr="003A4A10">
        <w:t>Tx PRS beam sweeping should be supported with following multi-level PRS block structure to improve hearability and enable Rx beam selection</w:t>
      </w:r>
      <w:r>
        <w:t xml:space="preserve"> </w:t>
      </w:r>
      <w:r w:rsidR="00F301FA">
        <w:t>[</w:t>
      </w:r>
      <w:r>
        <w:t>Samsung</w:t>
      </w:r>
      <w:r w:rsidR="00F301FA">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rsidR="00F301FA">
        <w:t>]</w:t>
      </w:r>
    </w:p>
    <w:p w14:paraId="06E4C1F6" w14:textId="77777777" w:rsidR="000E2520" w:rsidRPr="003A4A10" w:rsidRDefault="000E2520" w:rsidP="000E2520">
      <w:pPr>
        <w:pStyle w:val="3GPPAgreements"/>
        <w:numPr>
          <w:ilvl w:val="1"/>
          <w:numId w:val="8"/>
        </w:numPr>
      </w:pPr>
      <w:r w:rsidRPr="003A4A10">
        <w:t>PRS block set;</w:t>
      </w:r>
    </w:p>
    <w:p w14:paraId="10F1B15E" w14:textId="77777777" w:rsidR="000E2520" w:rsidRPr="003A4A10" w:rsidRDefault="000E2520" w:rsidP="000E2520">
      <w:pPr>
        <w:pStyle w:val="3GPPAgreements"/>
        <w:numPr>
          <w:ilvl w:val="1"/>
          <w:numId w:val="8"/>
        </w:numPr>
      </w:pPr>
      <w:r w:rsidRPr="003A4A10">
        <w:t>PRS block sub-set;</w:t>
      </w:r>
    </w:p>
    <w:p w14:paraId="232E2310" w14:textId="77777777" w:rsidR="000E2520" w:rsidRPr="003A4A10" w:rsidRDefault="000E2520" w:rsidP="000E2520">
      <w:pPr>
        <w:pStyle w:val="3GPPAgreements"/>
        <w:numPr>
          <w:ilvl w:val="1"/>
          <w:numId w:val="8"/>
        </w:numPr>
      </w:pPr>
      <w:r w:rsidRPr="003A4A10">
        <w:t>PRS block.</w:t>
      </w:r>
    </w:p>
    <w:p w14:paraId="5DD3B263" w14:textId="70D151D0" w:rsidR="00053BA6" w:rsidRPr="001B416B" w:rsidRDefault="00053BA6" w:rsidP="00053BA6">
      <w:pPr>
        <w:pStyle w:val="3GPPAgreements"/>
        <w:rPr>
          <w:bCs/>
        </w:rPr>
      </w:pPr>
      <w:r w:rsidRPr="00156749">
        <w:t>NR PRS resource sets are defined at least for beam sweeping purpose</w:t>
      </w:r>
      <w:r w:rsidR="00ED32FD">
        <w:t>s [</w:t>
      </w:r>
      <w:r>
        <w:t>Huawei</w:t>
      </w:r>
      <w:r w:rsidR="00ED32FD">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rsidR="00ED32FD">
        <w:t>]</w:t>
      </w:r>
    </w:p>
    <w:p w14:paraId="6A163B7C" w14:textId="77777777" w:rsidR="00053BA6" w:rsidRDefault="00053BA6" w:rsidP="00053BA6">
      <w:pPr>
        <w:pStyle w:val="3GPPAgreements"/>
        <w:numPr>
          <w:ilvl w:val="0"/>
          <w:numId w:val="0"/>
        </w:numPr>
        <w:ind w:left="284" w:hanging="284"/>
        <w:rPr>
          <w:lang w:val="en-GB"/>
        </w:rPr>
      </w:pPr>
    </w:p>
    <w:p w14:paraId="1484E383" w14:textId="55DB2B0C" w:rsidR="001B416B" w:rsidRPr="00B55E9B" w:rsidRDefault="001B416B" w:rsidP="001B416B">
      <w:pPr>
        <w:pStyle w:val="3GPPAgreements"/>
        <w:numPr>
          <w:ilvl w:val="0"/>
          <w:numId w:val="0"/>
        </w:numPr>
        <w:rPr>
          <w:b/>
        </w:rPr>
      </w:pPr>
      <w:r>
        <w:rPr>
          <w:b/>
          <w:highlight w:val="cyan"/>
        </w:rPr>
        <w:t>Potential p</w:t>
      </w:r>
      <w:r w:rsidRPr="00B42D87">
        <w:rPr>
          <w:b/>
          <w:highlight w:val="cyan"/>
        </w:rPr>
        <w:t>roposal for agreement:</w:t>
      </w:r>
    </w:p>
    <w:p w14:paraId="310A4364" w14:textId="6CEADDDE" w:rsidR="00B42D87" w:rsidRDefault="00B55E9B" w:rsidP="00C23178">
      <w:pPr>
        <w:pStyle w:val="3GPPAgreements"/>
      </w:pPr>
      <w:r w:rsidRPr="00A46D85">
        <w:t xml:space="preserve">DL PRS </w:t>
      </w:r>
      <w:r w:rsidR="00F301FA">
        <w:t>R</w:t>
      </w:r>
      <w:r w:rsidRPr="00A46D85">
        <w:t xml:space="preserve">esource </w:t>
      </w:r>
      <w:r w:rsidR="00F301FA">
        <w:t>S</w:t>
      </w:r>
      <w:r w:rsidRPr="00A46D85">
        <w:t xml:space="preserve">et is defined as a set of DL PRS </w:t>
      </w:r>
      <w:r w:rsidR="00F301FA">
        <w:t>R</w:t>
      </w:r>
      <w:r w:rsidRPr="00A46D85">
        <w:t>esources</w:t>
      </w:r>
      <w:r w:rsidR="001B416B">
        <w:t xml:space="preserve"> </w:t>
      </w:r>
      <w:r w:rsidR="00143606">
        <w:t>associated with</w:t>
      </w:r>
      <w:r w:rsidR="001B416B">
        <w:t xml:space="preserve"> the same </w:t>
      </w:r>
      <w:r w:rsidR="00143606">
        <w:t>TRP (</w:t>
      </w:r>
      <w:r w:rsidR="001B416B">
        <w:t>transmission reception point</w:t>
      </w:r>
      <w:r w:rsidR="00143606">
        <w:t>)</w:t>
      </w:r>
    </w:p>
    <w:p w14:paraId="69DB09F9" w14:textId="6BE642DC" w:rsidR="00A46D85" w:rsidRDefault="00F301FA" w:rsidP="00B27D81">
      <w:pPr>
        <w:pStyle w:val="3GPPAgreements"/>
      </w:pPr>
      <w:r>
        <w:t>DL PR</w:t>
      </w:r>
      <w:r w:rsidR="00B42D87">
        <w:t>S</w:t>
      </w:r>
      <w:r>
        <w:t xml:space="preserve"> Resource Set </w:t>
      </w:r>
      <w:r w:rsidR="00B42D87">
        <w:t>is characterized by the following parameters</w:t>
      </w:r>
    </w:p>
    <w:p w14:paraId="60962168" w14:textId="7B9FD340" w:rsidR="006D10DF" w:rsidRDefault="006D10DF" w:rsidP="006D10DF">
      <w:pPr>
        <w:pStyle w:val="3GPPAgreements"/>
        <w:numPr>
          <w:ilvl w:val="1"/>
          <w:numId w:val="8"/>
        </w:numPr>
      </w:pPr>
      <w:r>
        <w:rPr>
          <w:rFonts w:hint="eastAsia"/>
        </w:rPr>
        <w:t xml:space="preserve">Resource </w:t>
      </w:r>
      <w:r w:rsidR="00B42D87">
        <w:t xml:space="preserve">Set </w:t>
      </w:r>
      <w:r>
        <w:rPr>
          <w:rFonts w:hint="eastAsia"/>
        </w:rPr>
        <w:t>ID</w:t>
      </w:r>
    </w:p>
    <w:p w14:paraId="3D783CA8" w14:textId="60A5BF65" w:rsidR="00B42D87" w:rsidRDefault="00B42D87" w:rsidP="006D10DF">
      <w:pPr>
        <w:pStyle w:val="3GPPAgreements"/>
        <w:numPr>
          <w:ilvl w:val="1"/>
          <w:numId w:val="8"/>
        </w:numPr>
      </w:pPr>
      <w:r>
        <w:t>List o</w:t>
      </w:r>
      <w:r w:rsidR="00536870">
        <w:t>f DL PRS Resource</w:t>
      </w:r>
      <w:r>
        <w:t xml:space="preserve"> IDs</w:t>
      </w:r>
    </w:p>
    <w:p w14:paraId="7A8C78D5" w14:textId="20A323D3" w:rsidR="006D10DF" w:rsidRDefault="000B6935" w:rsidP="006D10DF">
      <w:pPr>
        <w:pStyle w:val="3GPPAgreements"/>
        <w:numPr>
          <w:ilvl w:val="1"/>
          <w:numId w:val="8"/>
        </w:numPr>
      </w:pPr>
      <w:r>
        <w:t>[Bandwidth of DL PRS Resources]</w:t>
      </w:r>
    </w:p>
    <w:p w14:paraId="2DA219EA" w14:textId="1F5BDAB5" w:rsidR="000B6935" w:rsidRPr="00A57947" w:rsidRDefault="000B6935" w:rsidP="006D10DF">
      <w:pPr>
        <w:pStyle w:val="3GPPAgreements"/>
        <w:numPr>
          <w:ilvl w:val="1"/>
          <w:numId w:val="8"/>
        </w:numPr>
      </w:pPr>
      <w:r>
        <w:t>[Frequency allocation within DL PRS Resources]</w:t>
      </w:r>
    </w:p>
    <w:p w14:paraId="71415FD9" w14:textId="41FF5328" w:rsidR="003451D9" w:rsidRDefault="000B6935" w:rsidP="000B6935">
      <w:pPr>
        <w:pStyle w:val="3GPPAgreements"/>
        <w:numPr>
          <w:ilvl w:val="1"/>
          <w:numId w:val="8"/>
        </w:numPr>
      </w:pPr>
      <w:r>
        <w:t>[</w:t>
      </w:r>
      <w:r w:rsidR="006D10DF" w:rsidRPr="00A57947">
        <w:rPr>
          <w:rFonts w:hint="eastAsia"/>
        </w:rPr>
        <w:t>Time Offset</w:t>
      </w:r>
      <w:r>
        <w:t xml:space="preserve"> with respect to SFN]</w:t>
      </w:r>
    </w:p>
    <w:p w14:paraId="2C2D02F4" w14:textId="32486EBA" w:rsidR="000B6935" w:rsidRPr="007A6D88" w:rsidRDefault="000B6935" w:rsidP="000B6935">
      <w:pPr>
        <w:pStyle w:val="3GPPText"/>
        <w:rPr>
          <w:u w:val="single"/>
        </w:rPr>
      </w:pPr>
      <w:r w:rsidRPr="007A6D88">
        <w:rPr>
          <w:u w:val="single"/>
        </w:rPr>
        <w:t>Companies are encouraged to express views on parameters describing DL PRS Resource Set for the next meeting.</w:t>
      </w:r>
    </w:p>
    <w:p w14:paraId="060CDED6" w14:textId="13B84CA0" w:rsidR="00434DE3" w:rsidRDefault="00434DE3" w:rsidP="006A4C70">
      <w:pPr>
        <w:pStyle w:val="Heading2"/>
        <w:tabs>
          <w:tab w:val="clear" w:pos="5255"/>
          <w:tab w:val="num" w:pos="300"/>
        </w:tabs>
        <w:ind w:left="284" w:hanging="284"/>
      </w:pPr>
      <w:r>
        <w:t xml:space="preserve">Aspect </w:t>
      </w:r>
      <w:r w:rsidR="0083269D">
        <w:t>3</w:t>
      </w:r>
      <w:r>
        <w:t>. DL PRS Signal Generation</w:t>
      </w:r>
    </w:p>
    <w:p w14:paraId="3E5FA09E" w14:textId="104FD90F" w:rsidR="00434DE3" w:rsidRDefault="000B6935" w:rsidP="000B6935">
      <w:pPr>
        <w:pStyle w:val="3GPPText"/>
      </w:pPr>
      <w:r>
        <w:t>In this section, we provide outline of the discussion on DL PRS signal generation.</w:t>
      </w:r>
    </w:p>
    <w:p w14:paraId="27C9E522" w14:textId="05C8D84D" w:rsidR="006A4C70" w:rsidRDefault="006A4C70" w:rsidP="006A4C70">
      <w:pPr>
        <w:pStyle w:val="Heading3"/>
        <w:tabs>
          <w:tab w:val="clear" w:pos="568"/>
          <w:tab w:val="num" w:pos="0"/>
        </w:tabs>
        <w:ind w:left="0"/>
      </w:pPr>
      <w:r>
        <w:t>Aspect 3.1 Number of DL PRS Antenna Ports</w:t>
      </w:r>
    </w:p>
    <w:p w14:paraId="07680A5B" w14:textId="028FC27C" w:rsidR="006A4C70" w:rsidRDefault="006A4C70" w:rsidP="006A4C70">
      <w:pPr>
        <w:pStyle w:val="3GPPText"/>
      </w:pPr>
      <w:r w:rsidRPr="000B6935">
        <w:t xml:space="preserve">Based on </w:t>
      </w:r>
      <w:r w:rsidR="000B6935" w:rsidRPr="000B6935">
        <w:t xml:space="preserve">contribution in </w:t>
      </w:r>
      <w:r w:rsidRPr="000B6935">
        <w:t xml:space="preserve">[Intel, </w:t>
      </w:r>
      <w:r w:rsidR="000B6935" w:rsidRPr="000B6935">
        <w:fldChar w:fldCharType="begin"/>
      </w:r>
      <w:r w:rsidR="000B6935" w:rsidRPr="000B6935">
        <w:instrText xml:space="preserve"> REF _Ref5559221 \r \h </w:instrText>
      </w:r>
      <w:r w:rsidR="000B6935">
        <w:instrText xml:space="preserve"> \* MERGEFORMAT </w:instrText>
      </w:r>
      <w:r w:rsidR="000B6935" w:rsidRPr="000B6935">
        <w:fldChar w:fldCharType="separate"/>
      </w:r>
      <w:r w:rsidR="009F0016">
        <w:t>[7]</w:t>
      </w:r>
      <w:r w:rsidR="000B6935" w:rsidRPr="000B6935">
        <w:fldChar w:fldCharType="end"/>
      </w:r>
      <w:r w:rsidR="00AC68D0" w:rsidRPr="000B6935">
        <w:t>] [</w:t>
      </w:r>
      <w:r w:rsidRPr="000B6935">
        <w:t>H</w:t>
      </w:r>
      <w:r w:rsidR="00AC68D0" w:rsidRPr="000B6935">
        <w:t xml:space="preserve">uawei, </w:t>
      </w:r>
      <w:r w:rsidR="000B6935" w:rsidRPr="000B6935">
        <w:fldChar w:fldCharType="begin"/>
      </w:r>
      <w:r w:rsidR="000B6935" w:rsidRPr="000B6935">
        <w:instrText xml:space="preserve"> REF _Ref5559627 \r \h </w:instrText>
      </w:r>
      <w:r w:rsidR="000B6935">
        <w:instrText xml:space="preserve"> \* MERGEFORMAT </w:instrText>
      </w:r>
      <w:r w:rsidR="000B6935" w:rsidRPr="000B6935">
        <w:fldChar w:fldCharType="separate"/>
      </w:r>
      <w:r w:rsidR="009F0016">
        <w:t>[2]</w:t>
      </w:r>
      <w:r w:rsidR="000B6935" w:rsidRPr="000B6935">
        <w:fldChar w:fldCharType="end"/>
      </w:r>
      <w:r w:rsidR="00AC68D0" w:rsidRPr="000B6935">
        <w:t>], [</w:t>
      </w:r>
      <w:r w:rsidRPr="000B6935">
        <w:t xml:space="preserve">Nokia, </w:t>
      </w:r>
      <w:r w:rsidR="000B6935" w:rsidRPr="000B6935">
        <w:fldChar w:fldCharType="begin"/>
      </w:r>
      <w:r w:rsidR="000B6935" w:rsidRPr="000B6935">
        <w:instrText xml:space="preserve"> REF _Ref5559517 \r \h </w:instrText>
      </w:r>
      <w:r w:rsidR="000B6935">
        <w:instrText xml:space="preserve"> \* MERGEFORMAT </w:instrText>
      </w:r>
      <w:r w:rsidR="000B6935" w:rsidRPr="000B6935">
        <w:fldChar w:fldCharType="separate"/>
      </w:r>
      <w:r w:rsidR="009F0016">
        <w:t>[14]</w:t>
      </w:r>
      <w:r w:rsidR="000B6935" w:rsidRPr="000B6935">
        <w:fldChar w:fldCharType="end"/>
      </w:r>
      <w:r w:rsidR="00AC68D0" w:rsidRPr="000B6935">
        <w:t>]</w:t>
      </w:r>
      <w:r w:rsidRPr="000B6935">
        <w:t xml:space="preserve"> two transmission antenna ports should be supported for D</w:t>
      </w:r>
      <w:r w:rsidR="00AC68D0" w:rsidRPr="000B6935">
        <w:t>L</w:t>
      </w:r>
      <w:r w:rsidRPr="000B6935">
        <w:t xml:space="preserve"> PRS</w:t>
      </w:r>
      <w:r w:rsidR="00AC68D0" w:rsidRPr="000B6935">
        <w:t xml:space="preserve">. In </w:t>
      </w:r>
      <w:r w:rsidRPr="000B6935">
        <w:t xml:space="preserve">[Samsung, </w:t>
      </w:r>
      <w:r w:rsidR="000B6935" w:rsidRPr="000B6935">
        <w:fldChar w:fldCharType="begin"/>
      </w:r>
      <w:r w:rsidR="000B6935" w:rsidRPr="000B6935">
        <w:instrText xml:space="preserve"> REF _Ref5559609 \r \h </w:instrText>
      </w:r>
      <w:r w:rsidR="000B6935">
        <w:instrText xml:space="preserve"> \* MERGEFORMAT </w:instrText>
      </w:r>
      <w:r w:rsidR="000B6935" w:rsidRPr="000B6935">
        <w:fldChar w:fldCharType="separate"/>
      </w:r>
      <w:r w:rsidR="009F0016">
        <w:t>[8]</w:t>
      </w:r>
      <w:r w:rsidR="000B6935" w:rsidRPr="000B6935">
        <w:fldChar w:fldCharType="end"/>
      </w:r>
      <w:r w:rsidRPr="000B6935">
        <w:t>]</w:t>
      </w:r>
      <w:r w:rsidR="00AC68D0" w:rsidRPr="000B6935">
        <w:t>,</w:t>
      </w:r>
      <w:r w:rsidRPr="000B6935">
        <w:t xml:space="preserve"> </w:t>
      </w:r>
      <w:r w:rsidR="00AC68D0" w:rsidRPr="000B6935">
        <w:t xml:space="preserve">it is considered that </w:t>
      </w:r>
      <w:r w:rsidRPr="000B6935">
        <w:t>single antenna port is sufficient for DL PRS signal transmission.</w:t>
      </w:r>
    </w:p>
    <w:p w14:paraId="6024B57C" w14:textId="77777777" w:rsidR="000B6935" w:rsidRPr="00B42D87" w:rsidRDefault="000B6935" w:rsidP="006A4C70">
      <w:pPr>
        <w:pStyle w:val="3GPPText"/>
      </w:pPr>
    </w:p>
    <w:p w14:paraId="72F43C97" w14:textId="77777777" w:rsidR="006A4C70" w:rsidRPr="00B55E9B" w:rsidRDefault="006A4C70" w:rsidP="006A4C70">
      <w:pPr>
        <w:pStyle w:val="3GPPAgreements"/>
        <w:numPr>
          <w:ilvl w:val="0"/>
          <w:numId w:val="0"/>
        </w:numPr>
        <w:rPr>
          <w:b/>
        </w:rPr>
      </w:pPr>
      <w:r>
        <w:rPr>
          <w:b/>
          <w:highlight w:val="cyan"/>
        </w:rPr>
        <w:t>Potential p</w:t>
      </w:r>
      <w:r w:rsidRPr="00B42D87">
        <w:rPr>
          <w:b/>
          <w:highlight w:val="cyan"/>
        </w:rPr>
        <w:t>roposal for agreement:</w:t>
      </w:r>
    </w:p>
    <w:p w14:paraId="1EC5584E" w14:textId="4033C7A3" w:rsidR="006A4C70" w:rsidRDefault="006A4C70" w:rsidP="006A4C70">
      <w:pPr>
        <w:pStyle w:val="3GPPAgreements"/>
      </w:pPr>
      <w:r>
        <w:t>DL PRS Resource supports configuration of two antenna ports</w:t>
      </w:r>
      <w:r w:rsidR="00AC68D0">
        <w:t xml:space="preserve"> per resource</w:t>
      </w:r>
    </w:p>
    <w:p w14:paraId="797D2564" w14:textId="77777777" w:rsidR="006A4C70" w:rsidRPr="00B42D87" w:rsidRDefault="006A4C70" w:rsidP="006A4C70">
      <w:pPr>
        <w:pStyle w:val="3GPPAgreements"/>
        <w:numPr>
          <w:ilvl w:val="0"/>
          <w:numId w:val="0"/>
        </w:numPr>
        <w:ind w:left="284" w:hanging="284"/>
        <w:rPr>
          <w:highlight w:val="yellow"/>
        </w:rPr>
      </w:pPr>
    </w:p>
    <w:p w14:paraId="58036DEF" w14:textId="05CAB276" w:rsidR="0083269D" w:rsidRDefault="0083269D" w:rsidP="006A4C70">
      <w:pPr>
        <w:pStyle w:val="Heading3"/>
        <w:tabs>
          <w:tab w:val="clear" w:pos="568"/>
          <w:tab w:val="num" w:pos="0"/>
        </w:tabs>
        <w:ind w:left="0"/>
      </w:pPr>
      <w:r>
        <w:t>Aspect 3.</w:t>
      </w:r>
      <w:r w:rsidR="006A4C70">
        <w:t>2</w:t>
      </w:r>
      <w:r>
        <w:t xml:space="preserve"> Sequence Design</w:t>
      </w:r>
      <w:r w:rsidR="00AA45E5">
        <w:t xml:space="preserve"> and Initialization</w:t>
      </w:r>
    </w:p>
    <w:p w14:paraId="5DE36408" w14:textId="0AF5BF10" w:rsidR="00AC68D0" w:rsidRDefault="0083269D" w:rsidP="006A4C70">
      <w:pPr>
        <w:pStyle w:val="3GPPText"/>
      </w:pPr>
      <w:r>
        <w:t>Multiple contributions proposed to use length</w:t>
      </w:r>
      <w:r w:rsidR="005C1F03">
        <w:t>-31</w:t>
      </w:r>
      <w:r>
        <w:t xml:space="preserve"> Gold sequence </w:t>
      </w:r>
      <w:r w:rsidR="00AC68D0">
        <w:t>for NR DL PRS</w:t>
      </w:r>
      <w:r w:rsidR="000B6935">
        <w:t xml:space="preserve"> generation:</w:t>
      </w:r>
    </w:p>
    <w:p w14:paraId="2A8FDE8D" w14:textId="3143AE42" w:rsidR="0083269D" w:rsidRPr="00355BBC" w:rsidRDefault="0083269D" w:rsidP="006A4C70">
      <w:pPr>
        <w:pStyle w:val="3GPPAgreements"/>
      </w:pPr>
      <w:r>
        <w:t xml:space="preserve">The </w:t>
      </w:r>
      <w:r w:rsidRPr="00355BBC">
        <w:t>PRS sequence is based on length-31 Gold sequence, where the sequence initializer is based on</w:t>
      </w:r>
      <w:r>
        <w:t xml:space="preserve"> [Huawei, </w:t>
      </w:r>
      <w:r w:rsidR="000B6935">
        <w:fldChar w:fldCharType="begin"/>
      </w:r>
      <w:r w:rsidR="000B6935">
        <w:instrText xml:space="preserve"> REF _Ref5559627 \r \h </w:instrText>
      </w:r>
      <w:r w:rsidR="000B6935">
        <w:fldChar w:fldCharType="separate"/>
      </w:r>
      <w:r w:rsidR="009F0016">
        <w:t>[2]</w:t>
      </w:r>
      <w:r w:rsidR="000B6935">
        <w:fldChar w:fldCharType="end"/>
      </w:r>
      <w:r>
        <w:t>]:</w:t>
      </w:r>
    </w:p>
    <w:p w14:paraId="6C599811" w14:textId="77777777" w:rsidR="0083269D" w:rsidRPr="004D74E9" w:rsidRDefault="0083269D" w:rsidP="006A4C70">
      <w:pPr>
        <w:pStyle w:val="3GPPAgreements"/>
        <w:numPr>
          <w:ilvl w:val="1"/>
          <w:numId w:val="8"/>
        </w:numPr>
      </w:pPr>
      <w:r>
        <w:t xml:space="preserve">The </w:t>
      </w:r>
      <w:r w:rsidRPr="004D74E9">
        <w:t>PRS symbol index within a radio frame of the cell</w:t>
      </w:r>
    </w:p>
    <w:p w14:paraId="442BC401" w14:textId="77777777" w:rsidR="0083269D" w:rsidRDefault="0083269D" w:rsidP="006A4C70">
      <w:pPr>
        <w:pStyle w:val="3GPPAgreements"/>
        <w:numPr>
          <w:ilvl w:val="1"/>
          <w:numId w:val="8"/>
        </w:numPr>
      </w:pPr>
      <w:r w:rsidRPr="004D74E9">
        <w:t xml:space="preserve">A configuration sequence </w:t>
      </w:r>
      <w:r w:rsidRPr="00EF15E7">
        <w:t xml:space="preserve">initialization </w:t>
      </w:r>
      <w:r w:rsidRPr="004D74E9">
        <w:t>ID associated with a PRS resource</w:t>
      </w:r>
    </w:p>
    <w:p w14:paraId="5E0B2FB5" w14:textId="0C399D84" w:rsidR="0083269D" w:rsidRDefault="0083269D" w:rsidP="006A4C70">
      <w:pPr>
        <w:pStyle w:val="3GPPAgreements"/>
      </w:pPr>
      <w:bookmarkStart w:id="4" w:name="Pro7"/>
      <w:r>
        <w:t>Adopt</w:t>
      </w:r>
      <w:r w:rsidRPr="000D669B">
        <w:t xml:space="preserve"> pseudo-random QPSK sequence as NR </w:t>
      </w:r>
      <w:r>
        <w:t>DL PRS sequence</w:t>
      </w:r>
      <w:r w:rsidRPr="00ED32FD">
        <w:t xml:space="preserve"> </w:t>
      </w:r>
      <w:r>
        <w:t>[vivo,</w:t>
      </w:r>
      <w:r w:rsidR="000B6935">
        <w:fldChar w:fldCharType="begin"/>
      </w:r>
      <w:r w:rsidR="000B6935">
        <w:instrText xml:space="preserve"> REF _Ref5560112 \r \h </w:instrText>
      </w:r>
      <w:r w:rsidR="000B6935">
        <w:fldChar w:fldCharType="separate"/>
      </w:r>
      <w:r w:rsidR="009F0016">
        <w:t>[3]</w:t>
      </w:r>
      <w:r w:rsidR="000B6935">
        <w:fldChar w:fldCharType="end"/>
      </w:r>
      <w:r>
        <w:t>]</w:t>
      </w:r>
    </w:p>
    <w:p w14:paraId="6E320852" w14:textId="77777777" w:rsidR="0083269D" w:rsidRDefault="0083269D" w:rsidP="006A4C70">
      <w:pPr>
        <w:pStyle w:val="3GPPAgreements"/>
        <w:numPr>
          <w:ilvl w:val="1"/>
          <w:numId w:val="8"/>
        </w:numPr>
      </w:pPr>
      <w:r>
        <w:t>T</w:t>
      </w:r>
      <w:r w:rsidRPr="0017762D">
        <w:t xml:space="preserve">he initial value of the </w:t>
      </w:r>
      <w:r>
        <w:t>DL PR</w:t>
      </w:r>
      <w:r w:rsidRPr="0017762D">
        <w:t>S sequence should take the cell/TRP ID, CP type, slot/symbol number</w:t>
      </w:r>
      <w:r>
        <w:t>, a beam ID or SSB index</w:t>
      </w:r>
      <w:r w:rsidRPr="0017762D">
        <w:t xml:space="preserve"> into account</w:t>
      </w:r>
      <w:r w:rsidRPr="000D669B">
        <w:t>.</w:t>
      </w:r>
      <w:bookmarkEnd w:id="4"/>
    </w:p>
    <w:p w14:paraId="0CF7215A" w14:textId="13223060" w:rsidR="00AC68D0" w:rsidRPr="002F4E87" w:rsidRDefault="00AC68D0" w:rsidP="00AC68D0">
      <w:pPr>
        <w:pStyle w:val="3GPPAgreements"/>
      </w:pPr>
      <w:r w:rsidRPr="002F4E87">
        <w:t>Th</w:t>
      </w:r>
      <w:r>
        <w:t xml:space="preserve">e NR PRS uses the Gold sequence [Nokia, </w:t>
      </w:r>
      <w:r w:rsidR="000B6935">
        <w:fldChar w:fldCharType="begin"/>
      </w:r>
      <w:r w:rsidR="000B6935">
        <w:instrText xml:space="preserve"> REF _Ref5559517 \r \h </w:instrText>
      </w:r>
      <w:r w:rsidR="000B6935">
        <w:fldChar w:fldCharType="separate"/>
      </w:r>
      <w:r w:rsidR="009F0016">
        <w:t>[14]</w:t>
      </w:r>
      <w:r w:rsidR="000B6935">
        <w:fldChar w:fldCharType="end"/>
      </w:r>
      <w:r>
        <w:t>]</w:t>
      </w:r>
    </w:p>
    <w:p w14:paraId="2C519C04" w14:textId="41F28EE5" w:rsidR="00AC68D0" w:rsidRDefault="00AC68D0" w:rsidP="00AC68D0">
      <w:pPr>
        <w:pStyle w:val="3GPPAgreements"/>
      </w:pPr>
      <w:r w:rsidRPr="00CB0981">
        <w:t xml:space="preserve">Strive to re-using some of the PRS properties in LTE, such as PRS sequence with a length-31 gold sequence, </w:t>
      </w:r>
      <w:r>
        <w:t xml:space="preserve">PRS muting operation, PRS occasions [Sony, </w:t>
      </w:r>
      <w:r w:rsidR="000B6935">
        <w:fldChar w:fldCharType="begin"/>
      </w:r>
      <w:r w:rsidR="000B6935">
        <w:instrText xml:space="preserve"> REF _Ref5559228 \r \h </w:instrText>
      </w:r>
      <w:r w:rsidR="000B6935">
        <w:fldChar w:fldCharType="separate"/>
      </w:r>
      <w:r w:rsidR="009F0016">
        <w:t>[6]</w:t>
      </w:r>
      <w:r w:rsidR="000B6935">
        <w:fldChar w:fldCharType="end"/>
      </w:r>
      <w:r>
        <w:t>]</w:t>
      </w:r>
    </w:p>
    <w:p w14:paraId="19E6F349" w14:textId="18B357D4" w:rsidR="00AC68D0" w:rsidRDefault="00AC68D0" w:rsidP="00AC68D0">
      <w:pPr>
        <w:pStyle w:val="3GPPAgreements"/>
      </w:pPr>
      <w:r>
        <w:rPr>
          <w:rFonts w:hint="eastAsia"/>
        </w:rPr>
        <w:t>DL PRS sequence design is based on Gold code sequences generator</w:t>
      </w:r>
      <w:r>
        <w:t xml:space="preserve"> [Intel,</w:t>
      </w:r>
      <w:r w:rsidR="000B6935">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t>]</w:t>
      </w:r>
    </w:p>
    <w:p w14:paraId="379358AB" w14:textId="4BB64972" w:rsidR="00AC68D0" w:rsidRDefault="00AC68D0" w:rsidP="00AC68D0">
      <w:pPr>
        <w:pStyle w:val="3GPPAgreements"/>
      </w:pPr>
      <w:r>
        <w:t>Pseudo-number based PRS generation driven by PRS sequence ID is supported [Mitsubishi</w:t>
      </w:r>
      <w:r w:rsidR="000B6935">
        <w:t xml:space="preserve">, </w:t>
      </w:r>
      <w:r w:rsidR="000B6935">
        <w:fldChar w:fldCharType="begin"/>
      </w:r>
      <w:r w:rsidR="000B6935">
        <w:instrText xml:space="preserve"> REF _Ref5560160 \r \h </w:instrText>
      </w:r>
      <w:r w:rsidR="000B6935">
        <w:fldChar w:fldCharType="separate"/>
      </w:r>
      <w:r w:rsidR="009F0016">
        <w:t>[10]</w:t>
      </w:r>
      <w:r w:rsidR="000B6935">
        <w:fldChar w:fldCharType="end"/>
      </w:r>
      <w:r>
        <w:t>]</w:t>
      </w:r>
    </w:p>
    <w:p w14:paraId="5A179EB0" w14:textId="487A73F5" w:rsidR="00AC68D0" w:rsidRDefault="00AC68D0" w:rsidP="00AC68D0">
      <w:pPr>
        <w:pStyle w:val="3GPPAgreements"/>
      </w:pPr>
      <w:r w:rsidRPr="00343EC5">
        <w:t>Gold sequences of order 31 can be considered for the generation of the NR DL PRS sequences in the evaluation of th</w:t>
      </w:r>
      <w:r>
        <w:t>e NR DL positioning performance [CATT</w:t>
      </w:r>
      <w:r w:rsidR="000B6935">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t>]</w:t>
      </w:r>
    </w:p>
    <w:p w14:paraId="76EE9BD4" w14:textId="77777777" w:rsidR="00AF2F82" w:rsidRPr="00343EC5" w:rsidRDefault="00AF2F82" w:rsidP="00AF2F82">
      <w:pPr>
        <w:pStyle w:val="3GPPAgreements"/>
      </w:pPr>
      <w:r>
        <w:rPr>
          <w:lang w:val="en-GB" w:eastAsia="zh-TW"/>
        </w:rPr>
        <w:t>There is no need to define the beam ID for seed generation [MTK, [9]]</w:t>
      </w:r>
    </w:p>
    <w:p w14:paraId="511D951F" w14:textId="77777777" w:rsidR="00AF2F82" w:rsidRPr="00343EC5" w:rsidRDefault="00AF2F82" w:rsidP="00AF2F82">
      <w:pPr>
        <w:pStyle w:val="3GPPAgreements"/>
        <w:numPr>
          <w:ilvl w:val="0"/>
          <w:numId w:val="0"/>
        </w:numPr>
        <w:ind w:left="284"/>
      </w:pPr>
    </w:p>
    <w:p w14:paraId="10761C44" w14:textId="481A211E" w:rsidR="0083269D" w:rsidRDefault="0083269D" w:rsidP="005C1F03">
      <w:pPr>
        <w:pStyle w:val="3GPPAgreements"/>
        <w:numPr>
          <w:ilvl w:val="0"/>
          <w:numId w:val="0"/>
        </w:numPr>
        <w:ind w:left="284"/>
      </w:pPr>
    </w:p>
    <w:p w14:paraId="630E28EF" w14:textId="77777777" w:rsidR="005C1F03" w:rsidRPr="005C1F03" w:rsidRDefault="005C1F03" w:rsidP="005C1F03">
      <w:pPr>
        <w:pStyle w:val="3GPPAgreements"/>
        <w:numPr>
          <w:ilvl w:val="0"/>
          <w:numId w:val="0"/>
        </w:numPr>
        <w:rPr>
          <w:b/>
          <w:highlight w:val="cyan"/>
        </w:rPr>
      </w:pPr>
      <w:r w:rsidRPr="005C1F03">
        <w:rPr>
          <w:b/>
          <w:highlight w:val="cyan"/>
        </w:rPr>
        <w:t>Potential proposal for agreement:</w:t>
      </w:r>
    </w:p>
    <w:p w14:paraId="5C4B3EE1" w14:textId="77777777" w:rsidR="0083269D" w:rsidRDefault="0083269D" w:rsidP="006A4C70">
      <w:pPr>
        <w:pStyle w:val="3GPPAgreements"/>
      </w:pPr>
      <w:r>
        <w:t xml:space="preserve">DL PRS sequence generation is based on Golden sequence generator as defined in TS 38.211 Section </w:t>
      </w:r>
      <w:r w:rsidRPr="00284360">
        <w:t>5.2.1</w:t>
      </w:r>
    </w:p>
    <w:p w14:paraId="4DB834A6" w14:textId="3B79DBA4" w:rsidR="0083269D" w:rsidRDefault="0083269D" w:rsidP="006A4C70">
      <w:pPr>
        <w:pStyle w:val="3GPPAgreements"/>
        <w:numPr>
          <w:ilvl w:val="1"/>
          <w:numId w:val="8"/>
        </w:numPr>
      </w:pPr>
      <w:r>
        <w:t xml:space="preserve">Initialization of </w:t>
      </w:r>
      <w:r w:rsidRPr="00FB1283">
        <w:rPr>
          <w:i/>
        </w:rPr>
        <w:t>c</w:t>
      </w:r>
      <w:r w:rsidRPr="00FB1283">
        <w:rPr>
          <w:i/>
          <w:vertAlign w:val="subscript"/>
        </w:rPr>
        <w:t>init</w:t>
      </w:r>
      <w:r w:rsidRPr="00FB1283">
        <w:rPr>
          <w:i/>
        </w:rPr>
        <w:t xml:space="preserve"> </w:t>
      </w:r>
      <w:r>
        <w:t>value for DL PRS is FFS</w:t>
      </w:r>
    </w:p>
    <w:p w14:paraId="2EC8A843" w14:textId="77777777" w:rsidR="0083269D" w:rsidRDefault="0083269D" w:rsidP="006A4C70">
      <w:pPr>
        <w:pStyle w:val="3GPPAgreements"/>
      </w:pPr>
      <w:r>
        <w:t>QPSK modulation is used for DL PRS signal in frequency domain</w:t>
      </w:r>
    </w:p>
    <w:p w14:paraId="62EBD1A7" w14:textId="77777777" w:rsidR="0083269D" w:rsidRDefault="0083269D" w:rsidP="006A4C70">
      <w:pPr>
        <w:pStyle w:val="3GPPText"/>
      </w:pPr>
    </w:p>
    <w:p w14:paraId="0BD6E02B" w14:textId="7ADBCCA1" w:rsidR="0083269D" w:rsidRDefault="0083269D" w:rsidP="006A4C70">
      <w:pPr>
        <w:pStyle w:val="Heading3"/>
        <w:tabs>
          <w:tab w:val="clear" w:pos="568"/>
          <w:tab w:val="num" w:pos="0"/>
        </w:tabs>
        <w:ind w:left="0"/>
      </w:pPr>
      <w:r>
        <w:t>Aspect 3.</w:t>
      </w:r>
      <w:r w:rsidR="006A4C70">
        <w:t>3</w:t>
      </w:r>
      <w:r>
        <w:t xml:space="preserve"> </w:t>
      </w:r>
      <w:r w:rsidR="00AA45E5">
        <w:t>Number of Sequences</w:t>
      </w:r>
    </w:p>
    <w:p w14:paraId="4D6285B2" w14:textId="28D405F0" w:rsidR="0083269D" w:rsidRPr="001A721C" w:rsidRDefault="0083269D" w:rsidP="006A4C70">
      <w:pPr>
        <w:pStyle w:val="3GPPText"/>
      </w:pPr>
      <w:r>
        <w:t>In contribution [</w:t>
      </w:r>
      <w:r w:rsidRPr="00FB1283">
        <w:t>ZTE</w:t>
      </w:r>
      <w:r w:rsidR="00FB1283">
        <w:t xml:space="preserve">, </w:t>
      </w:r>
      <w:r w:rsidR="000B6935">
        <w:fldChar w:fldCharType="begin"/>
      </w:r>
      <w:r w:rsidR="000B6935">
        <w:instrText xml:space="preserve"> REF _Ref5279486 \r \h </w:instrText>
      </w:r>
      <w:r w:rsidR="000B6935">
        <w:fldChar w:fldCharType="separate"/>
      </w:r>
      <w:r w:rsidR="009F0016">
        <w:t>[1]</w:t>
      </w:r>
      <w:r w:rsidR="000B6935">
        <w:fldChar w:fldCharType="end"/>
      </w:r>
      <w:r>
        <w:t>], it is proposed to d</w:t>
      </w:r>
      <w:r w:rsidRPr="001A721C">
        <w:rPr>
          <w:rFonts w:hint="eastAsia"/>
        </w:rPr>
        <w:t>ouble LTE PRS-ID to b</w:t>
      </w:r>
      <w:r>
        <w:rPr>
          <w:rFonts w:hint="eastAsia"/>
        </w:rPr>
        <w:t xml:space="preserve">e used as PRS sequence ID in NR </w:t>
      </w:r>
      <w:r>
        <w:t xml:space="preserve">and </w:t>
      </w:r>
      <w:r w:rsidRPr="001A721C">
        <w:rPr>
          <w:rFonts w:hint="eastAsia"/>
        </w:rPr>
        <w:t>use the last symbol within one PRS resource to implicitly contain PRS resource ID.</w:t>
      </w:r>
      <w:r w:rsidR="005C1F03">
        <w:t xml:space="preserve"> In [Huawei, </w:t>
      </w:r>
      <w:r w:rsidR="000B6935">
        <w:fldChar w:fldCharType="begin"/>
      </w:r>
      <w:r w:rsidR="000B6935">
        <w:instrText xml:space="preserve"> REF _Ref5559627 \r \h </w:instrText>
      </w:r>
      <w:r w:rsidR="000B6935">
        <w:fldChar w:fldCharType="separate"/>
      </w:r>
      <w:r w:rsidR="009F0016">
        <w:t>[2]</w:t>
      </w:r>
      <w:r w:rsidR="000B6935">
        <w:fldChar w:fldCharType="end"/>
      </w:r>
      <w:r w:rsidR="00FB1283">
        <w:t xml:space="preserve">] </w:t>
      </w:r>
      <w:r w:rsidR="005C1F03" w:rsidRPr="00FB1283">
        <w:t xml:space="preserve">it </w:t>
      </w:r>
      <w:r w:rsidR="00FB1283">
        <w:t>is</w:t>
      </w:r>
      <w:r w:rsidR="005C1F03" w:rsidRPr="00FB1283">
        <w:t xml:space="preserve"> proposed that, “t</w:t>
      </w:r>
      <w:r w:rsidR="005C1F03" w:rsidRPr="00FC3E31">
        <w:t>he PRS sequence ID should have a wide configurable range (e.g. 0~4095 or more)</w:t>
      </w:r>
      <w:r w:rsidR="005C1F03">
        <w:t>”</w:t>
      </w:r>
      <w:r w:rsidR="005C1F03" w:rsidRPr="00FC3E31">
        <w:t>.</w:t>
      </w:r>
      <w:r w:rsidR="00FB1283">
        <w:t xml:space="preserve"> </w:t>
      </w:r>
      <w:r w:rsidR="00AF2F82">
        <w:t xml:space="preserve">The MTK [9] also considers to support up to 4096 IDs, which is same as that in LTE. </w:t>
      </w:r>
      <w:r w:rsidR="005C1F03">
        <w:t>Other companies have not proposed specific number for amount of sequences or sequence IDs.</w:t>
      </w:r>
    </w:p>
    <w:p w14:paraId="57AFE0B8" w14:textId="77777777" w:rsidR="0083269D" w:rsidRDefault="0083269D" w:rsidP="006A4C70"/>
    <w:p w14:paraId="114CD1A2" w14:textId="5C93F111" w:rsidR="0083269D" w:rsidRPr="00B55E9B" w:rsidRDefault="00350E94" w:rsidP="006A4C70">
      <w:pPr>
        <w:pStyle w:val="3GPPAgreements"/>
        <w:numPr>
          <w:ilvl w:val="0"/>
          <w:numId w:val="0"/>
        </w:numPr>
        <w:rPr>
          <w:b/>
        </w:rPr>
      </w:pPr>
      <w:r>
        <w:rPr>
          <w:b/>
          <w:highlight w:val="cyan"/>
        </w:rPr>
        <w:t>Potential p</w:t>
      </w:r>
      <w:r w:rsidRPr="00B42D87">
        <w:rPr>
          <w:b/>
          <w:highlight w:val="cyan"/>
        </w:rPr>
        <w:t>roposal for agreement:</w:t>
      </w:r>
    </w:p>
    <w:p w14:paraId="4B12DEB6" w14:textId="5EB4B04D" w:rsidR="0083269D" w:rsidRDefault="0083269D" w:rsidP="006A4C70">
      <w:pPr>
        <w:pStyle w:val="3GPPAgreements"/>
      </w:pPr>
      <w:r>
        <w:t xml:space="preserve">Number of DL </w:t>
      </w:r>
      <w:r w:rsidRPr="0083269D">
        <w:t xml:space="preserve">PRS Sequence IDs is </w:t>
      </w:r>
      <w:r w:rsidR="005C1F03">
        <w:t xml:space="preserve">fixed to </w:t>
      </w:r>
      <w:r w:rsidRPr="0083269D">
        <w:t>4096</w:t>
      </w:r>
    </w:p>
    <w:p w14:paraId="2DF6C210" w14:textId="77777777" w:rsidR="0083269D" w:rsidRDefault="0083269D" w:rsidP="006A4C70"/>
    <w:p w14:paraId="407C1D40" w14:textId="6AD24A5E" w:rsidR="0083269D" w:rsidRDefault="0083269D" w:rsidP="006A4C70">
      <w:pPr>
        <w:pStyle w:val="Heading3"/>
        <w:tabs>
          <w:tab w:val="clear" w:pos="568"/>
          <w:tab w:val="num" w:pos="0"/>
        </w:tabs>
        <w:ind w:left="0"/>
      </w:pPr>
      <w:r>
        <w:t>Aspect 3.</w:t>
      </w:r>
      <w:r w:rsidR="006A4C70">
        <w:t>4</w:t>
      </w:r>
      <w:r>
        <w:t>. Resource Element Mapping</w:t>
      </w:r>
    </w:p>
    <w:p w14:paraId="43DA71B6" w14:textId="0472CC8C" w:rsidR="00FB1283" w:rsidRPr="00FB1283" w:rsidRDefault="00FB1283" w:rsidP="00FB1283">
      <w:pPr>
        <w:pStyle w:val="3GPPText"/>
      </w:pPr>
      <w:r>
        <w:t>DL PRS resource element mapping pattern was extensively discussed in multiple contributions. The comprehensive analysis is provided in [M</w:t>
      </w:r>
      <w:r w:rsidR="000B6935">
        <w:t>ediatek</w:t>
      </w:r>
      <w:r>
        <w:t>,</w:t>
      </w:r>
      <w:r w:rsidR="000B6935">
        <w:t xml:space="preserve"> </w:t>
      </w:r>
      <w:r w:rsidR="000B6935">
        <w:fldChar w:fldCharType="begin"/>
      </w:r>
      <w:r w:rsidR="000B6935">
        <w:instrText xml:space="preserve"> REF _Ref5560225 \r \h </w:instrText>
      </w:r>
      <w:r w:rsidR="000B6935">
        <w:fldChar w:fldCharType="separate"/>
      </w:r>
      <w:r w:rsidR="009F0016">
        <w:t>[9]</w:t>
      </w:r>
      <w:r w:rsidR="000B6935">
        <w:fldChar w:fldCharType="end"/>
      </w:r>
      <w:r w:rsidR="000B6935">
        <w:t xml:space="preserve">]. </w:t>
      </w:r>
      <w:r>
        <w:t>The following sub-bullets represent views from companies:</w:t>
      </w:r>
    </w:p>
    <w:p w14:paraId="747B07F3" w14:textId="75518714" w:rsidR="0083269D" w:rsidRDefault="0083269D" w:rsidP="0083269D">
      <w:pPr>
        <w:pStyle w:val="3GPPAgreements"/>
      </w:pPr>
      <w:r>
        <w:rPr>
          <w:lang w:val="en-GB"/>
        </w:rPr>
        <w:lastRenderedPageBreak/>
        <w:t>Apply comb-N resource element mapping for DL PRS, where N = {1,2,3,4}</w:t>
      </w:r>
      <w:r w:rsidRPr="00126FA9">
        <w:t xml:space="preserve"> </w:t>
      </w:r>
      <w:r>
        <w:t xml:space="preserve">[Intel, </w:t>
      </w:r>
      <w:r w:rsidR="000B6935">
        <w:fldChar w:fldCharType="begin"/>
      </w:r>
      <w:r w:rsidR="000B6935">
        <w:instrText xml:space="preserve"> REF _Ref5559221 \r \h </w:instrText>
      </w:r>
      <w:r w:rsidR="000B6935">
        <w:fldChar w:fldCharType="separate"/>
      </w:r>
      <w:r w:rsidR="009F0016">
        <w:t>[7]</w:t>
      </w:r>
      <w:r w:rsidR="000B6935">
        <w:fldChar w:fldCharType="end"/>
      </w:r>
      <w:r>
        <w:t>]</w:t>
      </w:r>
    </w:p>
    <w:p w14:paraId="2EECDE1A" w14:textId="17FA2BF9" w:rsidR="0083269D" w:rsidRPr="00B518DF" w:rsidRDefault="0083269D" w:rsidP="0083269D">
      <w:pPr>
        <w:pStyle w:val="3GPPAgreements"/>
      </w:pPr>
      <w:r w:rsidRPr="00290F9A">
        <w:rPr>
          <w:rFonts w:hint="eastAsia"/>
        </w:rPr>
        <w:t xml:space="preserve">PRS is </w:t>
      </w:r>
      <w:r w:rsidRPr="00290F9A">
        <w:t xml:space="preserve">allowed to occupy only a subset of equally-spaced subcarriers in the configured BW, the equivalent comb factor </w:t>
      </w:r>
      <w:r>
        <w:t>can be [{1,2,4,6}] [</w:t>
      </w:r>
      <w:r w:rsidRPr="00B518DF">
        <w:t>Huawei</w:t>
      </w:r>
      <w:r>
        <w:t>,</w:t>
      </w:r>
      <w:r w:rsidR="000B6935">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t>]</w:t>
      </w:r>
    </w:p>
    <w:p w14:paraId="501169C8" w14:textId="1B549C3A" w:rsidR="0083269D" w:rsidRDefault="0083269D" w:rsidP="0083269D">
      <w:pPr>
        <w:pStyle w:val="3GPPAgreements"/>
      </w:pPr>
      <w:r w:rsidRPr="00B518DF">
        <w:t>Comb-3, Comb-6 and Comb-12 should be supported for new NR PRS and PRS should b</w:t>
      </w:r>
      <w:r>
        <w:t>e deployed in every subcarrier [</w:t>
      </w:r>
      <w:r w:rsidRPr="00B518DF">
        <w:t>Samsung</w:t>
      </w:r>
      <w:r>
        <w:t>,</w:t>
      </w:r>
      <w:r w:rsidR="000B6935">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t>]</w:t>
      </w:r>
    </w:p>
    <w:p w14:paraId="4713EB6F" w14:textId="146FAD36" w:rsidR="0083269D" w:rsidRDefault="0083269D" w:rsidP="0083269D">
      <w:pPr>
        <w:pStyle w:val="3GPPAgreements"/>
      </w:pPr>
      <w:r w:rsidRPr="0097083E">
        <w:rPr>
          <w:rFonts w:hint="eastAsia"/>
        </w:rPr>
        <w:t>Adopt comb</w:t>
      </w:r>
      <w:r w:rsidRPr="0097083E">
        <w:t>-X</w:t>
      </w:r>
      <w:r w:rsidRPr="0097083E">
        <w:rPr>
          <w:rFonts w:hint="eastAsia"/>
        </w:rPr>
        <w:t xml:space="preserve"> based PRS designs</w:t>
      </w:r>
      <w:r w:rsidRPr="0097083E">
        <w:t xml:space="preserve"> where X is an integer, </w:t>
      </w:r>
      <w:bookmarkStart w:id="5" w:name="Prop7"/>
      <w:r w:rsidRPr="0097083E">
        <w:t>Adopt at least comb-3 and comb-6 PRS patterns</w:t>
      </w:r>
      <w:bookmarkEnd w:id="5"/>
      <w:r w:rsidRPr="0097083E">
        <w:t xml:space="preserve"> </w:t>
      </w:r>
      <w:r>
        <w:t>[</w:t>
      </w:r>
      <w:r w:rsidRPr="0097083E">
        <w:t>Mitsubishi</w:t>
      </w:r>
      <w:r>
        <w:t>,</w:t>
      </w:r>
      <w:r w:rsidR="000B6935">
        <w:t xml:space="preserve"> </w:t>
      </w:r>
      <w:r w:rsidR="000B6935">
        <w:fldChar w:fldCharType="begin"/>
      </w:r>
      <w:r w:rsidR="000B6935">
        <w:instrText xml:space="preserve"> REF _Ref5560160 \r \h </w:instrText>
      </w:r>
      <w:r w:rsidR="000B6935">
        <w:fldChar w:fldCharType="separate"/>
      </w:r>
      <w:r w:rsidR="009F0016">
        <w:t>[10]</w:t>
      </w:r>
      <w:r w:rsidR="000B6935">
        <w:fldChar w:fldCharType="end"/>
      </w:r>
      <w:r>
        <w:t>]</w:t>
      </w:r>
    </w:p>
    <w:p w14:paraId="623BC9A1" w14:textId="485232B2" w:rsidR="0083269D" w:rsidRPr="00BA453E" w:rsidRDefault="0083269D" w:rsidP="00AD09CE">
      <w:pPr>
        <w:pStyle w:val="3GPPAgreements"/>
      </w:pPr>
      <w:r w:rsidRPr="00BA453E">
        <w:t>A staggered comb structure can be supported as starting point</w:t>
      </w:r>
      <w:r w:rsidR="000B6935">
        <w:t>.</w:t>
      </w:r>
      <w:r w:rsidRPr="00BA453E">
        <w:t xml:space="preserve"> </w:t>
      </w:r>
      <w:r w:rsidR="000B6935" w:rsidRPr="00F93AF4">
        <w:t xml:space="preserve">It is possible to configure the maximum number of OFDM symbols within a NR PRS resource to the entire slot </w:t>
      </w:r>
      <w:r>
        <w:t>[</w:t>
      </w:r>
      <w:r w:rsidRPr="00BA453E">
        <w:t>Spreadtrum</w:t>
      </w:r>
      <w:r>
        <w:t>,</w:t>
      </w:r>
      <w:r w:rsidR="000B6935">
        <w:t xml:space="preserve"> </w:t>
      </w:r>
      <w:r w:rsidR="000B6935">
        <w:fldChar w:fldCharType="begin"/>
      </w:r>
      <w:r w:rsidR="000B6935">
        <w:instrText xml:space="preserve"> REF _Ref5559245 \r \h </w:instrText>
      </w:r>
      <w:r w:rsidR="000B6935">
        <w:fldChar w:fldCharType="separate"/>
      </w:r>
      <w:r w:rsidR="009F0016">
        <w:t>[12]</w:t>
      </w:r>
      <w:r w:rsidR="000B6935">
        <w:fldChar w:fldCharType="end"/>
      </w:r>
      <w:r>
        <w:t>]</w:t>
      </w:r>
    </w:p>
    <w:p w14:paraId="319AD870" w14:textId="69F83399" w:rsidR="0083269D" w:rsidRDefault="0083269D" w:rsidP="0083269D">
      <w:pPr>
        <w:pStyle w:val="3GPPAgreements"/>
      </w:pPr>
      <w:r w:rsidRPr="00D2743F">
        <w:t>PRS should use a uniform comb density in the frequency domain such that all subcarriers of the a</w:t>
      </w:r>
      <w:r>
        <w:t>vai</w:t>
      </w:r>
      <w:r w:rsidR="000B6935">
        <w:t>lable bandwidth are occupied [Qualcomm</w:t>
      </w:r>
      <w:r>
        <w:t>,</w:t>
      </w:r>
      <w:r w:rsidR="000B6935">
        <w:t xml:space="preserve"> </w:t>
      </w:r>
      <w:r w:rsidR="000B6935">
        <w:fldChar w:fldCharType="begin"/>
      </w:r>
      <w:r w:rsidR="000B6935">
        <w:instrText xml:space="preserve"> REF _Ref5559586 \r \h </w:instrText>
      </w:r>
      <w:r w:rsidR="000B6935">
        <w:fldChar w:fldCharType="separate"/>
      </w:r>
      <w:r w:rsidR="009F0016">
        <w:t>[13]</w:t>
      </w:r>
      <w:r w:rsidR="000B6935">
        <w:fldChar w:fldCharType="end"/>
      </w:r>
      <w:r>
        <w:t>]</w:t>
      </w:r>
    </w:p>
    <w:p w14:paraId="1C6E03FA" w14:textId="6BF67BCC" w:rsidR="0083269D" w:rsidRPr="003D61C3" w:rsidRDefault="0083269D" w:rsidP="0083269D">
      <w:pPr>
        <w:pStyle w:val="3GPPAgreements"/>
      </w:pPr>
      <w:r w:rsidRPr="003D61C3">
        <w:t>NR PRS mapping in frequency domain should consider the mapping of the PRS symbols evenly to all subcarriers in PRS OFDM symbols, and avoid the issue associated with LTE PRS, e.g., no PRS signals for particular subcarriers in all PRBs, e.g., by using the sequential PRS OFDM symbol number, counted fro</w:t>
      </w:r>
      <w:r>
        <w:t>m the start of the PRS occasion [CATT,</w:t>
      </w:r>
      <w:r w:rsidR="000B6935">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t>]</w:t>
      </w:r>
    </w:p>
    <w:p w14:paraId="439B45A4" w14:textId="117FB95A" w:rsidR="0083269D" w:rsidRPr="003D61C3" w:rsidRDefault="0083269D" w:rsidP="0083269D">
      <w:pPr>
        <w:pStyle w:val="3GPPAgreements"/>
      </w:pPr>
      <w:bookmarkStart w:id="6" w:name="_Toc5113976"/>
      <w:bookmarkStart w:id="7" w:name="_Toc5114000"/>
      <w:r w:rsidRPr="003D61C3">
        <w:t>The density of PRS REs within a PRS RB should also be configurable, e.g., {1/2, 1, 2, 3, 4, 6}, where ½ implies there is one PRS RE for every two PRS RBs, and the PRS RE may be placed in even or odd numb</w:t>
      </w:r>
      <w:r>
        <w:t>e</w:t>
      </w:r>
      <w:r w:rsidRPr="003D61C3">
        <w:t>red PRS RBs</w:t>
      </w:r>
      <w:bookmarkEnd w:id="6"/>
      <w:bookmarkEnd w:id="7"/>
      <w:r>
        <w:t xml:space="preserve"> [CATT,</w:t>
      </w:r>
      <w:r w:rsidR="000B6935">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t>]</w:t>
      </w:r>
    </w:p>
    <w:p w14:paraId="36CB8AC8" w14:textId="71E06366" w:rsidR="0083269D" w:rsidRDefault="0083269D" w:rsidP="0083269D">
      <w:pPr>
        <w:pStyle w:val="3GPPAgreements"/>
      </w:pPr>
      <w:r w:rsidRPr="006E2A5C">
        <w:t xml:space="preserve">At least the comb-6 structure for NR PRS should be supported </w:t>
      </w:r>
      <w:r>
        <w:t>[</w:t>
      </w:r>
      <w:r w:rsidRPr="006E2A5C">
        <w:t>Nokia</w:t>
      </w:r>
      <w:r>
        <w:t>,</w:t>
      </w:r>
      <w:r w:rsidR="000B6935">
        <w:t xml:space="preserve"> </w:t>
      </w:r>
      <w:r w:rsidR="000B6935">
        <w:fldChar w:fldCharType="begin"/>
      </w:r>
      <w:r w:rsidR="000B6935">
        <w:instrText xml:space="preserve"> REF _Ref5559517 \r \h </w:instrText>
      </w:r>
      <w:r w:rsidR="000B6935">
        <w:fldChar w:fldCharType="separate"/>
      </w:r>
      <w:r w:rsidR="009F0016">
        <w:t>[14]</w:t>
      </w:r>
      <w:r w:rsidR="000B6935">
        <w:fldChar w:fldCharType="end"/>
      </w:r>
      <w:r>
        <w:t xml:space="preserve"> ]</w:t>
      </w:r>
    </w:p>
    <w:p w14:paraId="3997EB34" w14:textId="7757A93C" w:rsidR="0083269D" w:rsidRPr="005B79EA" w:rsidRDefault="0083269D" w:rsidP="0083269D">
      <w:pPr>
        <w:pStyle w:val="3GPPAgreements"/>
        <w:rPr>
          <w:rFonts w:eastAsiaTheme="minorEastAsia"/>
        </w:rPr>
      </w:pPr>
      <w:bookmarkStart w:id="8" w:name="Pro2"/>
      <w:r w:rsidRPr="000D669B">
        <w:t xml:space="preserve">Multiple </w:t>
      </w:r>
      <w:r>
        <w:rPr>
          <w:rFonts w:eastAsiaTheme="minorEastAsia"/>
        </w:rPr>
        <w:t>DL</w:t>
      </w:r>
      <w:r w:rsidRPr="000D669B">
        <w:rPr>
          <w:rFonts w:eastAsiaTheme="minorEastAsia"/>
        </w:rPr>
        <w:t xml:space="preserve"> </w:t>
      </w:r>
      <w:r w:rsidRPr="000D669B">
        <w:t>PRS patterns should be supported</w:t>
      </w:r>
      <w:r>
        <w:t xml:space="preserve"> (comb-4 – Indoor and Comb-12 for outdoor) – [vivo, </w:t>
      </w:r>
      <w:r w:rsidR="000B6935">
        <w:fldChar w:fldCharType="begin"/>
      </w:r>
      <w:r w:rsidR="000B6935">
        <w:instrText xml:space="preserve"> REF _Ref5560112 \r \h </w:instrText>
      </w:r>
      <w:r w:rsidR="000B6935">
        <w:fldChar w:fldCharType="separate"/>
      </w:r>
      <w:r w:rsidR="009F0016">
        <w:t>[3]</w:t>
      </w:r>
      <w:r w:rsidR="000B6935">
        <w:fldChar w:fldCharType="end"/>
      </w:r>
      <w:r>
        <w:t>]</w:t>
      </w:r>
    </w:p>
    <w:p w14:paraId="0FAB66A8" w14:textId="1DE91943" w:rsidR="005B79EA" w:rsidRPr="005B79EA" w:rsidRDefault="00874B45" w:rsidP="005B79EA">
      <w:pPr>
        <w:pStyle w:val="3GPPAgreements"/>
      </w:pPr>
      <w:hyperlink w:anchor="_Toc5130593" w:history="1">
        <w:r w:rsidR="005B79EA" w:rsidRPr="005B79EA">
          <w:t>Evaluate and down select among staggered comb patterns with comb factors ranging from 1 to 14 and permutations of such patterns in time</w:t>
        </w:r>
      </w:hyperlink>
      <w:r w:rsidR="005B79EA">
        <w:t xml:space="preserve"> [Ericsson,</w:t>
      </w:r>
      <w:r w:rsidR="000B6935">
        <w:t xml:space="preserve"> </w:t>
      </w:r>
      <w:r w:rsidR="000B6935">
        <w:fldChar w:fldCharType="begin"/>
      </w:r>
      <w:r w:rsidR="000B6935">
        <w:instrText xml:space="preserve"> REF _Ref5560379 \r \h </w:instrText>
      </w:r>
      <w:r w:rsidR="000B6935">
        <w:fldChar w:fldCharType="separate"/>
      </w:r>
      <w:r w:rsidR="009F0016">
        <w:t>[16]</w:t>
      </w:r>
      <w:r w:rsidR="000B6935">
        <w:fldChar w:fldCharType="end"/>
      </w:r>
      <w:r w:rsidR="005B79EA">
        <w:t>]</w:t>
      </w:r>
    </w:p>
    <w:bookmarkEnd w:id="8"/>
    <w:p w14:paraId="14270DD9" w14:textId="77777777" w:rsidR="0083269D" w:rsidRDefault="0083269D" w:rsidP="0083269D">
      <w:pPr>
        <w:pStyle w:val="3GPPAgreements"/>
        <w:numPr>
          <w:ilvl w:val="0"/>
          <w:numId w:val="0"/>
        </w:numPr>
        <w:ind w:left="284"/>
      </w:pPr>
    </w:p>
    <w:p w14:paraId="394AFD26" w14:textId="72AAABD1" w:rsidR="0083269D" w:rsidRPr="00B55E9B" w:rsidRDefault="00350E94" w:rsidP="0083269D">
      <w:pPr>
        <w:pStyle w:val="3GPPAgreements"/>
        <w:numPr>
          <w:ilvl w:val="0"/>
          <w:numId w:val="0"/>
        </w:numPr>
        <w:rPr>
          <w:b/>
        </w:rPr>
      </w:pPr>
      <w:r>
        <w:rPr>
          <w:b/>
          <w:highlight w:val="cyan"/>
        </w:rPr>
        <w:t>Potential p</w:t>
      </w:r>
      <w:r w:rsidRPr="00B42D87">
        <w:rPr>
          <w:b/>
          <w:highlight w:val="cyan"/>
        </w:rPr>
        <w:t>roposal for agreement:</w:t>
      </w:r>
    </w:p>
    <w:p w14:paraId="0CDE60F1" w14:textId="0D0EDEC9" w:rsidR="0083269D" w:rsidRDefault="0083269D" w:rsidP="0083269D">
      <w:pPr>
        <w:pStyle w:val="3GPPAgreements"/>
      </w:pPr>
      <w:r>
        <w:t xml:space="preserve">Staggered comb-N resource element pattern is used </w:t>
      </w:r>
      <w:r w:rsidR="00FB1283">
        <w:t>to map</w:t>
      </w:r>
      <w:r>
        <w:t xml:space="preserve"> DL PRS sequence </w:t>
      </w:r>
      <w:r w:rsidR="00FB1283">
        <w:t xml:space="preserve">to resource elements </w:t>
      </w:r>
      <w:r>
        <w:t>in frequency domain</w:t>
      </w:r>
    </w:p>
    <w:p w14:paraId="4A39B1A0" w14:textId="79988229" w:rsidR="0083269D" w:rsidRDefault="0083269D" w:rsidP="0083269D">
      <w:pPr>
        <w:pStyle w:val="3GPPAgreements"/>
        <w:numPr>
          <w:ilvl w:val="1"/>
          <w:numId w:val="8"/>
        </w:numPr>
      </w:pPr>
      <w:r w:rsidRPr="00FB1283">
        <w:rPr>
          <w:i/>
        </w:rPr>
        <w:t>N</w:t>
      </w:r>
      <w:r>
        <w:t xml:space="preserve"> is </w:t>
      </w:r>
      <w:r w:rsidR="00FB1283">
        <w:t xml:space="preserve">a </w:t>
      </w:r>
      <w:r>
        <w:t xml:space="preserve">configurable </w:t>
      </w:r>
      <w:r w:rsidR="00FB1283">
        <w:t xml:space="preserve">parameter </w:t>
      </w:r>
      <w:r>
        <w:t>from the set {1,2,3,4,6}</w:t>
      </w:r>
    </w:p>
    <w:p w14:paraId="22602A2F" w14:textId="77777777" w:rsidR="0083269D" w:rsidRDefault="0083269D" w:rsidP="0083269D"/>
    <w:p w14:paraId="3CB8612F" w14:textId="3DE9F1EB" w:rsidR="006A4C70" w:rsidRPr="008169B5" w:rsidRDefault="006A4C70" w:rsidP="006A4C70">
      <w:pPr>
        <w:pStyle w:val="Heading3"/>
        <w:ind w:hanging="568"/>
      </w:pPr>
      <w:r>
        <w:t xml:space="preserve">Aspect 3.5 Cyclic Shift for </w:t>
      </w:r>
      <w:r w:rsidRPr="008169B5">
        <w:t>DL PRS</w:t>
      </w:r>
      <w:r>
        <w:t xml:space="preserve"> Generation</w:t>
      </w:r>
    </w:p>
    <w:p w14:paraId="0F1D193F" w14:textId="3C0C3E0C" w:rsidR="00F817F2" w:rsidRDefault="00F817F2" w:rsidP="00F817F2">
      <w:pPr>
        <w:pStyle w:val="3GPPText"/>
      </w:pPr>
      <w:r>
        <w:t>Two companies have expressed views on s</w:t>
      </w:r>
      <w:r w:rsidRPr="00F817F2">
        <w:t>upport cyclic shifts for</w:t>
      </w:r>
      <w:r>
        <w:t xml:space="preserve"> the DL PRS:</w:t>
      </w:r>
    </w:p>
    <w:p w14:paraId="52F293CB" w14:textId="6FA62842" w:rsidR="006A4C70" w:rsidRDefault="006A4C70" w:rsidP="006A4C70">
      <w:pPr>
        <w:pStyle w:val="3GPPAgreements"/>
        <w:rPr>
          <w:rFonts w:eastAsiaTheme="minorEastAsia"/>
        </w:rPr>
      </w:pPr>
      <w:r w:rsidRPr="00F1276C">
        <w:rPr>
          <w:rFonts w:eastAsiaTheme="minorEastAsia"/>
        </w:rPr>
        <w:t>NR should consider the simultaneous transmission of the common PRS sequence from multiple gNBs/TPs with different intentional cyclic time-domain delays</w:t>
      </w:r>
      <w:r>
        <w:rPr>
          <w:rFonts w:eastAsiaTheme="minorEastAsia"/>
        </w:rPr>
        <w:t xml:space="preserve"> [LGE, </w:t>
      </w:r>
      <w:r w:rsidR="000B6935">
        <w:rPr>
          <w:rFonts w:eastAsiaTheme="minorEastAsia"/>
        </w:rPr>
        <w:fldChar w:fldCharType="begin"/>
      </w:r>
      <w:r w:rsidR="000B6935">
        <w:rPr>
          <w:rFonts w:eastAsiaTheme="minorEastAsia"/>
        </w:rPr>
        <w:instrText xml:space="preserve"> REF _Ref5559195 \r \h </w:instrText>
      </w:r>
      <w:r w:rsidR="000B6935">
        <w:rPr>
          <w:rFonts w:eastAsiaTheme="minorEastAsia"/>
        </w:rPr>
      </w:r>
      <w:r w:rsidR="000B6935">
        <w:rPr>
          <w:rFonts w:eastAsiaTheme="minorEastAsia"/>
        </w:rPr>
        <w:fldChar w:fldCharType="separate"/>
      </w:r>
      <w:r w:rsidR="009F0016">
        <w:rPr>
          <w:rFonts w:eastAsiaTheme="minorEastAsia"/>
        </w:rPr>
        <w:t>[5]</w:t>
      </w:r>
      <w:r w:rsidR="000B6935">
        <w:rPr>
          <w:rFonts w:eastAsiaTheme="minorEastAsia"/>
        </w:rPr>
        <w:fldChar w:fldCharType="end"/>
      </w:r>
      <w:r>
        <w:rPr>
          <w:rFonts w:eastAsiaTheme="minorEastAsia"/>
        </w:rPr>
        <w:t>]</w:t>
      </w:r>
    </w:p>
    <w:p w14:paraId="2C4CFC90" w14:textId="4D81E56E" w:rsidR="00F817F2" w:rsidRPr="00F817F2" w:rsidRDefault="00874B45" w:rsidP="00F817F2">
      <w:pPr>
        <w:pStyle w:val="3GPPAgreements"/>
        <w:rPr>
          <w:rFonts w:eastAsiaTheme="minorEastAsia"/>
        </w:rPr>
      </w:pPr>
      <w:hyperlink w:anchor="_Toc5130592" w:history="1">
        <w:r w:rsidR="00F817F2" w:rsidRPr="00F817F2">
          <w:rPr>
            <w:rFonts w:eastAsiaTheme="minorEastAsia"/>
          </w:rPr>
          <w:t>Support cyclic shifts for the new PRS signal.</w:t>
        </w:r>
      </w:hyperlink>
      <w:r w:rsidR="00F817F2">
        <w:rPr>
          <w:rFonts w:eastAsiaTheme="minorEastAsia"/>
        </w:rPr>
        <w:t xml:space="preserve"> [Ericsson, </w:t>
      </w:r>
      <w:r w:rsidR="000B6935">
        <w:rPr>
          <w:rFonts w:eastAsiaTheme="minorEastAsia"/>
        </w:rPr>
        <w:fldChar w:fldCharType="begin"/>
      </w:r>
      <w:r w:rsidR="000B6935">
        <w:rPr>
          <w:rFonts w:eastAsiaTheme="minorEastAsia"/>
        </w:rPr>
        <w:instrText xml:space="preserve"> REF _Ref5560379 \r \h </w:instrText>
      </w:r>
      <w:r w:rsidR="000B6935">
        <w:rPr>
          <w:rFonts w:eastAsiaTheme="minorEastAsia"/>
        </w:rPr>
      </w:r>
      <w:r w:rsidR="000B6935">
        <w:rPr>
          <w:rFonts w:eastAsiaTheme="minorEastAsia"/>
        </w:rPr>
        <w:fldChar w:fldCharType="separate"/>
      </w:r>
      <w:r w:rsidR="009F0016">
        <w:rPr>
          <w:rFonts w:eastAsiaTheme="minorEastAsia"/>
        </w:rPr>
        <w:t>[16]</w:t>
      </w:r>
      <w:r w:rsidR="000B6935">
        <w:rPr>
          <w:rFonts w:eastAsiaTheme="minorEastAsia"/>
        </w:rPr>
        <w:fldChar w:fldCharType="end"/>
      </w:r>
      <w:r w:rsidR="00F817F2">
        <w:rPr>
          <w:rFonts w:eastAsiaTheme="minorEastAsia"/>
        </w:rPr>
        <w:t>]</w:t>
      </w:r>
    </w:p>
    <w:p w14:paraId="7EA8877E" w14:textId="0BECD445" w:rsidR="00A57947" w:rsidRDefault="000B6935" w:rsidP="00B80F45">
      <w:pPr>
        <w:pStyle w:val="3GPPText"/>
      </w:pPr>
      <w:r>
        <w:t>More discussion is needed on the benefits of this approach.</w:t>
      </w:r>
    </w:p>
    <w:p w14:paraId="1798216D" w14:textId="77777777" w:rsidR="000B6935" w:rsidRPr="006A4C70" w:rsidRDefault="000B6935" w:rsidP="00B80F45">
      <w:pPr>
        <w:pStyle w:val="3GPPText"/>
      </w:pPr>
    </w:p>
    <w:p w14:paraId="19933E30" w14:textId="5F9DBB61" w:rsidR="00434DE3" w:rsidRDefault="00434DE3" w:rsidP="006A4C70">
      <w:pPr>
        <w:pStyle w:val="Heading2"/>
        <w:tabs>
          <w:tab w:val="clear" w:pos="5255"/>
          <w:tab w:val="num" w:pos="300"/>
        </w:tabs>
        <w:ind w:left="284" w:hanging="284"/>
      </w:pPr>
      <w:r>
        <w:t xml:space="preserve">Aspect </w:t>
      </w:r>
      <w:r w:rsidR="00AA45E5">
        <w:t>4</w:t>
      </w:r>
      <w:r>
        <w:t xml:space="preserve">. DL PRS Physical Structure (CP, </w:t>
      </w:r>
      <w:r w:rsidR="004F171F">
        <w:t>SCS, BW</w:t>
      </w:r>
      <w:r>
        <w:t>)</w:t>
      </w:r>
    </w:p>
    <w:p w14:paraId="145E201D" w14:textId="2DCD5EEF" w:rsidR="00CC3DFF" w:rsidRDefault="00AA45E5" w:rsidP="006A4C70">
      <w:pPr>
        <w:pStyle w:val="Heading3"/>
        <w:tabs>
          <w:tab w:val="clear" w:pos="568"/>
          <w:tab w:val="num" w:pos="0"/>
        </w:tabs>
        <w:ind w:left="0"/>
      </w:pPr>
      <w:r>
        <w:t xml:space="preserve">Aspect 4.1 </w:t>
      </w:r>
      <w:r w:rsidR="00CC3DFF" w:rsidRPr="007D5C6B">
        <w:t xml:space="preserve">DL PRS </w:t>
      </w:r>
      <w:r>
        <w:t>S</w:t>
      </w:r>
      <w:r w:rsidR="00CC3DFF" w:rsidRPr="007D5C6B">
        <w:t xml:space="preserve">upported </w:t>
      </w:r>
      <w:r>
        <w:t>N</w:t>
      </w:r>
      <w:r w:rsidR="00CC3DFF" w:rsidRPr="007D5C6B">
        <w:t xml:space="preserve">umerology and </w:t>
      </w:r>
      <w:r>
        <w:t>B</w:t>
      </w:r>
      <w:r w:rsidR="00CC3DFF" w:rsidRPr="007D5C6B">
        <w:t>andwidths</w:t>
      </w:r>
    </w:p>
    <w:p w14:paraId="5F6AA15D" w14:textId="4C21893C" w:rsidR="00EB5694" w:rsidRDefault="00EB5694" w:rsidP="00EB5694">
      <w:pPr>
        <w:pStyle w:val="3GPPText"/>
      </w:pPr>
      <w:r>
        <w:t>The following views were expressed with respect to DL PRS SCS and Bandwidth</w:t>
      </w:r>
    </w:p>
    <w:p w14:paraId="62C43B55" w14:textId="51F35C1C" w:rsidR="00EB5694" w:rsidRPr="002F4E87" w:rsidRDefault="00EB5694" w:rsidP="00EB5694">
      <w:pPr>
        <w:pStyle w:val="3GPPAgreements"/>
      </w:pPr>
      <w:r w:rsidRPr="002F4E87">
        <w:t>At least the bandwidths and associated SCS in Table 1</w:t>
      </w:r>
      <w:r>
        <w:t xml:space="preserve"> should be supported for NR PRS [Nokia, </w:t>
      </w:r>
      <w:r w:rsidR="000B6935">
        <w:fldChar w:fldCharType="begin"/>
      </w:r>
      <w:r w:rsidR="000B6935">
        <w:instrText xml:space="preserve"> REF _Ref5559517 \r \h </w:instrText>
      </w:r>
      <w:r w:rsidR="000B6935">
        <w:fldChar w:fldCharType="separate"/>
      </w:r>
      <w:r w:rsidR="009F0016">
        <w:t>[14]</w:t>
      </w:r>
      <w:r w:rsidR="000B6935">
        <w:fldChar w:fldCharType="end"/>
      </w:r>
      <w:r>
        <w:t>]</w:t>
      </w:r>
    </w:p>
    <w:tbl>
      <w:tblPr>
        <w:tblStyle w:val="TableGrid1"/>
        <w:tblW w:w="0" w:type="auto"/>
        <w:tblInd w:w="279" w:type="dxa"/>
        <w:tblLook w:val="04A0" w:firstRow="1" w:lastRow="0" w:firstColumn="1" w:lastColumn="0" w:noHBand="0" w:noVBand="1"/>
      </w:tblPr>
      <w:tblGrid>
        <w:gridCol w:w="2930"/>
        <w:gridCol w:w="3210"/>
        <w:gridCol w:w="3210"/>
      </w:tblGrid>
      <w:tr w:rsidR="00EB5694" w:rsidRPr="00EB5694" w14:paraId="68975FD3" w14:textId="77777777" w:rsidTr="00EB5694">
        <w:tc>
          <w:tcPr>
            <w:tcW w:w="2930" w:type="dxa"/>
          </w:tcPr>
          <w:p w14:paraId="0581F728" w14:textId="77777777" w:rsidR="00EB5694" w:rsidRPr="00EB5694" w:rsidRDefault="00EB5694" w:rsidP="00EB5694">
            <w:pPr>
              <w:spacing w:after="0"/>
              <w:rPr>
                <w:b/>
              </w:rPr>
            </w:pPr>
            <w:r w:rsidRPr="00EB5694">
              <w:rPr>
                <w:b/>
              </w:rPr>
              <w:t>Frequency Range</w:t>
            </w:r>
          </w:p>
        </w:tc>
        <w:tc>
          <w:tcPr>
            <w:tcW w:w="3210" w:type="dxa"/>
          </w:tcPr>
          <w:p w14:paraId="65F35C4C" w14:textId="77777777" w:rsidR="00EB5694" w:rsidRPr="00EB5694" w:rsidRDefault="00EB5694" w:rsidP="00EB5694">
            <w:pPr>
              <w:spacing w:after="0"/>
              <w:rPr>
                <w:b/>
              </w:rPr>
            </w:pPr>
            <w:r w:rsidRPr="00EB5694">
              <w:rPr>
                <w:b/>
              </w:rPr>
              <w:t>Bandwidth (MHz)</w:t>
            </w:r>
          </w:p>
        </w:tc>
        <w:tc>
          <w:tcPr>
            <w:tcW w:w="3210" w:type="dxa"/>
          </w:tcPr>
          <w:p w14:paraId="4428B43D" w14:textId="77777777" w:rsidR="00EB5694" w:rsidRPr="00EB5694" w:rsidRDefault="00EB5694" w:rsidP="00EB5694">
            <w:pPr>
              <w:spacing w:after="0"/>
              <w:rPr>
                <w:b/>
              </w:rPr>
            </w:pPr>
            <w:r w:rsidRPr="00EB5694">
              <w:rPr>
                <w:b/>
              </w:rPr>
              <w:t>SCS (kHz)</w:t>
            </w:r>
          </w:p>
        </w:tc>
      </w:tr>
      <w:tr w:rsidR="00EB5694" w:rsidRPr="00EB5694" w14:paraId="6C20EAFF" w14:textId="77777777" w:rsidTr="00EB5694">
        <w:tc>
          <w:tcPr>
            <w:tcW w:w="2930" w:type="dxa"/>
          </w:tcPr>
          <w:p w14:paraId="12440F6D" w14:textId="77777777" w:rsidR="00EB5694" w:rsidRPr="00EB5694" w:rsidRDefault="00EB5694" w:rsidP="00EB5694">
            <w:pPr>
              <w:spacing w:after="0"/>
            </w:pPr>
            <w:r w:rsidRPr="00EB5694">
              <w:t>FR1</w:t>
            </w:r>
          </w:p>
        </w:tc>
        <w:tc>
          <w:tcPr>
            <w:tcW w:w="3210" w:type="dxa"/>
          </w:tcPr>
          <w:p w14:paraId="5810800B" w14:textId="77777777" w:rsidR="00EB5694" w:rsidRPr="00EB5694" w:rsidRDefault="00EB5694" w:rsidP="00EB5694">
            <w:pPr>
              <w:spacing w:after="0"/>
            </w:pPr>
            <w:r w:rsidRPr="00EB5694">
              <w:t>5</w:t>
            </w:r>
          </w:p>
        </w:tc>
        <w:tc>
          <w:tcPr>
            <w:tcW w:w="3210" w:type="dxa"/>
          </w:tcPr>
          <w:p w14:paraId="0C0D0FB9" w14:textId="77777777" w:rsidR="00EB5694" w:rsidRPr="00EB5694" w:rsidRDefault="00EB5694" w:rsidP="00EB5694">
            <w:pPr>
              <w:spacing w:after="0"/>
            </w:pPr>
            <w:r w:rsidRPr="00EB5694">
              <w:t>15</w:t>
            </w:r>
          </w:p>
        </w:tc>
      </w:tr>
      <w:tr w:rsidR="00EB5694" w:rsidRPr="00EB5694" w14:paraId="2DAFC82E" w14:textId="77777777" w:rsidTr="00EB5694">
        <w:tc>
          <w:tcPr>
            <w:tcW w:w="2930" w:type="dxa"/>
          </w:tcPr>
          <w:p w14:paraId="45E41AB8" w14:textId="77777777" w:rsidR="00EB5694" w:rsidRPr="00EB5694" w:rsidRDefault="00EB5694" w:rsidP="00EB5694">
            <w:pPr>
              <w:spacing w:after="0"/>
            </w:pPr>
            <w:r w:rsidRPr="00EB5694">
              <w:t>FR1</w:t>
            </w:r>
          </w:p>
        </w:tc>
        <w:tc>
          <w:tcPr>
            <w:tcW w:w="3210" w:type="dxa"/>
          </w:tcPr>
          <w:p w14:paraId="5AE1D5D7" w14:textId="77777777" w:rsidR="00EB5694" w:rsidRPr="00EB5694" w:rsidRDefault="00EB5694" w:rsidP="00EB5694">
            <w:pPr>
              <w:spacing w:after="0"/>
            </w:pPr>
            <w:r w:rsidRPr="00EB5694">
              <w:t>50</w:t>
            </w:r>
          </w:p>
        </w:tc>
        <w:tc>
          <w:tcPr>
            <w:tcW w:w="3210" w:type="dxa"/>
          </w:tcPr>
          <w:p w14:paraId="24D58082" w14:textId="77777777" w:rsidR="00EB5694" w:rsidRPr="00EB5694" w:rsidRDefault="00EB5694" w:rsidP="00EB5694">
            <w:pPr>
              <w:spacing w:after="0"/>
            </w:pPr>
            <w:r w:rsidRPr="00EB5694">
              <w:t>30</w:t>
            </w:r>
          </w:p>
        </w:tc>
      </w:tr>
      <w:tr w:rsidR="00EB5694" w:rsidRPr="00EB5694" w14:paraId="7A2A651B" w14:textId="77777777" w:rsidTr="00EB5694">
        <w:tc>
          <w:tcPr>
            <w:tcW w:w="2930" w:type="dxa"/>
          </w:tcPr>
          <w:p w14:paraId="4B9F5517" w14:textId="77777777" w:rsidR="00EB5694" w:rsidRPr="00EB5694" w:rsidRDefault="00EB5694" w:rsidP="00EB5694">
            <w:pPr>
              <w:spacing w:after="0"/>
            </w:pPr>
            <w:r w:rsidRPr="00EB5694">
              <w:t>FR1</w:t>
            </w:r>
          </w:p>
        </w:tc>
        <w:tc>
          <w:tcPr>
            <w:tcW w:w="3210" w:type="dxa"/>
          </w:tcPr>
          <w:p w14:paraId="3A903F07" w14:textId="77777777" w:rsidR="00EB5694" w:rsidRPr="00EB5694" w:rsidRDefault="00EB5694" w:rsidP="00EB5694">
            <w:pPr>
              <w:spacing w:after="0"/>
            </w:pPr>
            <w:r w:rsidRPr="00EB5694">
              <w:t>100</w:t>
            </w:r>
          </w:p>
        </w:tc>
        <w:tc>
          <w:tcPr>
            <w:tcW w:w="3210" w:type="dxa"/>
          </w:tcPr>
          <w:p w14:paraId="4ACECA0E" w14:textId="77777777" w:rsidR="00EB5694" w:rsidRPr="00EB5694" w:rsidRDefault="00EB5694" w:rsidP="00EB5694">
            <w:pPr>
              <w:spacing w:after="0"/>
            </w:pPr>
            <w:r w:rsidRPr="00EB5694">
              <w:t>30</w:t>
            </w:r>
          </w:p>
        </w:tc>
      </w:tr>
      <w:tr w:rsidR="00EB5694" w:rsidRPr="00EB5694" w14:paraId="25718AAC" w14:textId="77777777" w:rsidTr="00EB5694">
        <w:tc>
          <w:tcPr>
            <w:tcW w:w="2930" w:type="dxa"/>
          </w:tcPr>
          <w:p w14:paraId="4775BDD6" w14:textId="77777777" w:rsidR="00EB5694" w:rsidRPr="00EB5694" w:rsidRDefault="00EB5694" w:rsidP="00EB5694">
            <w:pPr>
              <w:spacing w:after="0"/>
            </w:pPr>
            <w:r w:rsidRPr="00EB5694">
              <w:lastRenderedPageBreak/>
              <w:t>FR2</w:t>
            </w:r>
          </w:p>
        </w:tc>
        <w:tc>
          <w:tcPr>
            <w:tcW w:w="3210" w:type="dxa"/>
          </w:tcPr>
          <w:p w14:paraId="0B008C7E" w14:textId="77777777" w:rsidR="00EB5694" w:rsidRPr="00EB5694" w:rsidRDefault="00EB5694" w:rsidP="00EB5694">
            <w:pPr>
              <w:spacing w:after="0"/>
            </w:pPr>
            <w:r w:rsidRPr="00EB5694">
              <w:t>100</w:t>
            </w:r>
          </w:p>
        </w:tc>
        <w:tc>
          <w:tcPr>
            <w:tcW w:w="3210" w:type="dxa"/>
          </w:tcPr>
          <w:p w14:paraId="2F1A77C5" w14:textId="77777777" w:rsidR="00EB5694" w:rsidRPr="00EB5694" w:rsidRDefault="00EB5694" w:rsidP="00EB5694">
            <w:pPr>
              <w:spacing w:after="0"/>
            </w:pPr>
            <w:r w:rsidRPr="00EB5694">
              <w:t>120</w:t>
            </w:r>
          </w:p>
        </w:tc>
      </w:tr>
      <w:tr w:rsidR="00EB5694" w:rsidRPr="00EB5694" w14:paraId="38428A1E" w14:textId="77777777" w:rsidTr="00EB5694">
        <w:tc>
          <w:tcPr>
            <w:tcW w:w="2930" w:type="dxa"/>
          </w:tcPr>
          <w:p w14:paraId="0FE1B49D" w14:textId="77777777" w:rsidR="00EB5694" w:rsidRPr="00EB5694" w:rsidRDefault="00EB5694" w:rsidP="00EB5694">
            <w:pPr>
              <w:spacing w:after="0"/>
            </w:pPr>
            <w:r w:rsidRPr="00EB5694">
              <w:t>FR2</w:t>
            </w:r>
          </w:p>
        </w:tc>
        <w:tc>
          <w:tcPr>
            <w:tcW w:w="3210" w:type="dxa"/>
          </w:tcPr>
          <w:p w14:paraId="60DAB37D" w14:textId="77777777" w:rsidR="00EB5694" w:rsidRPr="00EB5694" w:rsidRDefault="00EB5694" w:rsidP="00EB5694">
            <w:pPr>
              <w:spacing w:after="0"/>
            </w:pPr>
            <w:r w:rsidRPr="00EB5694">
              <w:t>400</w:t>
            </w:r>
          </w:p>
        </w:tc>
        <w:tc>
          <w:tcPr>
            <w:tcW w:w="3210" w:type="dxa"/>
          </w:tcPr>
          <w:p w14:paraId="4124B50D" w14:textId="77777777" w:rsidR="00EB5694" w:rsidRPr="00EB5694" w:rsidRDefault="00EB5694" w:rsidP="00EB5694">
            <w:pPr>
              <w:spacing w:after="0"/>
            </w:pPr>
            <w:r w:rsidRPr="00EB5694">
              <w:t>120</w:t>
            </w:r>
          </w:p>
        </w:tc>
      </w:tr>
    </w:tbl>
    <w:p w14:paraId="7A02A93C" w14:textId="780AB7B6" w:rsidR="00CC3DFF" w:rsidRDefault="00CC3DFF" w:rsidP="00093167">
      <w:pPr>
        <w:pStyle w:val="3GPPAgreements"/>
      </w:pPr>
      <w:r w:rsidRPr="000E4794">
        <w:t>NR should support the subcarrier spacing of 15kHz, 30kHz and 60kHz for FR1 and the subcarrier spacing of 60kHz and 120kHz for FR2. If it is decided to support DL positioning for IDLE mode UE, NR should also support the subcar</w:t>
      </w:r>
      <w:r>
        <w:t>rier spacing of 240kHz for FR2</w:t>
      </w:r>
      <w:r w:rsidR="00EB5694">
        <w:t>.</w:t>
      </w:r>
      <w:r>
        <w:t xml:space="preserve"> </w:t>
      </w:r>
      <w:r w:rsidR="00EB5694" w:rsidRPr="003D61C3">
        <w:t xml:space="preserve">NR should support the DL PRS transmission in the whole carrier bandwidths which are defined in TS 38.104, namely {5, 10, 15, 20, 25, 30, 40, 50, 60, 70, 80, 90, 100} MHz for FR1, and </w:t>
      </w:r>
      <w:r w:rsidR="00EB5694">
        <w:t xml:space="preserve">{50, 100, 200, 400} MHz for FR2 [CATT, </w:t>
      </w:r>
      <w:r w:rsidR="000B6935">
        <w:fldChar w:fldCharType="begin"/>
      </w:r>
      <w:r w:rsidR="000B6935">
        <w:instrText xml:space="preserve"> REF _Ref5559579 \r \h </w:instrText>
      </w:r>
      <w:r w:rsidR="000B6935">
        <w:fldChar w:fldCharType="separate"/>
      </w:r>
      <w:r w:rsidR="009F0016">
        <w:t>[15]</w:t>
      </w:r>
      <w:r w:rsidR="000B6935">
        <w:fldChar w:fldCharType="end"/>
      </w:r>
      <w:r w:rsidR="00EB5694">
        <w:t xml:space="preserve">] </w:t>
      </w:r>
    </w:p>
    <w:p w14:paraId="45B6161C" w14:textId="4440B861" w:rsidR="00E54262" w:rsidRDefault="00E54262" w:rsidP="00E54262">
      <w:pPr>
        <w:pStyle w:val="3GPPAgreements"/>
      </w:pPr>
      <w:r w:rsidRPr="00606A55">
        <w:t>RBG based granularity sho</w:t>
      </w:r>
      <w:r w:rsidR="009F0016">
        <w:t xml:space="preserve">uld be supported for new NR PRS </w:t>
      </w:r>
      <w:r>
        <w:t>[Samsung, 8]</w:t>
      </w:r>
    </w:p>
    <w:p w14:paraId="2BA3047C" w14:textId="77777777" w:rsidR="00EB5694" w:rsidRDefault="00EB5694" w:rsidP="00EB5694">
      <w:pPr>
        <w:pStyle w:val="3GPPText"/>
      </w:pPr>
    </w:p>
    <w:p w14:paraId="0FFB845A" w14:textId="29B9A634" w:rsidR="00CC3DFF" w:rsidRPr="00B55E9B" w:rsidRDefault="00350E94" w:rsidP="006A4C70">
      <w:pPr>
        <w:pStyle w:val="3GPPText"/>
        <w:rPr>
          <w:b/>
        </w:rPr>
      </w:pPr>
      <w:r>
        <w:rPr>
          <w:b/>
          <w:highlight w:val="cyan"/>
        </w:rPr>
        <w:t>Potential p</w:t>
      </w:r>
      <w:r w:rsidRPr="00B42D87">
        <w:rPr>
          <w:b/>
          <w:highlight w:val="cyan"/>
        </w:rPr>
        <w:t>roposal for agreement:</w:t>
      </w:r>
    </w:p>
    <w:p w14:paraId="3F113807" w14:textId="729014D7" w:rsidR="00CC3DFF" w:rsidRPr="00200EAE" w:rsidRDefault="00CC3DFF" w:rsidP="006A4C70">
      <w:pPr>
        <w:pStyle w:val="3GPPAgreements"/>
        <w:rPr>
          <w:b/>
        </w:rPr>
      </w:pPr>
      <w:r>
        <w:t xml:space="preserve">DL PRS </w:t>
      </w:r>
      <w:r w:rsidR="00AA45E5">
        <w:t xml:space="preserve">design </w:t>
      </w:r>
      <w:r>
        <w:t xml:space="preserve">supports </w:t>
      </w:r>
      <w:r w:rsidR="00AA45E5">
        <w:t>the following SCS settings</w:t>
      </w:r>
    </w:p>
    <w:p w14:paraId="129F3B63" w14:textId="77777777" w:rsidR="00CC3DFF" w:rsidRPr="00200EAE" w:rsidRDefault="00CC3DFF" w:rsidP="006A4C70">
      <w:pPr>
        <w:pStyle w:val="3GPPAgreements"/>
        <w:numPr>
          <w:ilvl w:val="1"/>
          <w:numId w:val="8"/>
        </w:numPr>
        <w:rPr>
          <w:b/>
        </w:rPr>
      </w:pPr>
      <w:r>
        <w:t>15, 30 and 60 kHz subcarrier spacing for FR1 operation</w:t>
      </w:r>
    </w:p>
    <w:p w14:paraId="01B60C73" w14:textId="24A7AE83" w:rsidR="00CC3DFF" w:rsidRPr="00AA45E5" w:rsidRDefault="00CC3DFF" w:rsidP="006A4C70">
      <w:pPr>
        <w:pStyle w:val="3GPPAgreements"/>
        <w:numPr>
          <w:ilvl w:val="1"/>
          <w:numId w:val="8"/>
        </w:numPr>
        <w:rPr>
          <w:b/>
        </w:rPr>
      </w:pPr>
      <w:r>
        <w:t>60, 120 subcarrier spacing for FR2 operation</w:t>
      </w:r>
    </w:p>
    <w:p w14:paraId="4FDE94A8" w14:textId="4DBB90D4" w:rsidR="00AA45E5" w:rsidRPr="00AA45E5" w:rsidRDefault="00AA45E5" w:rsidP="006A4C70">
      <w:pPr>
        <w:pStyle w:val="3GPPAgreements"/>
        <w:numPr>
          <w:ilvl w:val="2"/>
          <w:numId w:val="8"/>
        </w:numPr>
        <w:rPr>
          <w:b/>
        </w:rPr>
      </w:pPr>
      <w:r>
        <w:t>FFS 240 kHz for FR2</w:t>
      </w:r>
    </w:p>
    <w:p w14:paraId="4C58605F" w14:textId="61DE95BB" w:rsidR="00AA45E5" w:rsidRDefault="00AA45E5" w:rsidP="006A4C70">
      <w:pPr>
        <w:pStyle w:val="3GPPAgreements"/>
      </w:pPr>
      <w:r>
        <w:t>For DL PRS bandwidth configuration, select among the following options:</w:t>
      </w:r>
    </w:p>
    <w:p w14:paraId="3B1B91C4" w14:textId="24181048" w:rsidR="00AA45E5" w:rsidRDefault="00AA45E5" w:rsidP="006A4C70">
      <w:pPr>
        <w:pStyle w:val="3GPPAgreements"/>
        <w:numPr>
          <w:ilvl w:val="1"/>
          <w:numId w:val="8"/>
        </w:numPr>
      </w:pPr>
      <w:r>
        <w:t xml:space="preserve">Option 1. </w:t>
      </w:r>
      <w:r w:rsidR="00350E94">
        <w:t>DL PRS</w:t>
      </w:r>
      <w:r>
        <w:t xml:space="preserve"> </w:t>
      </w:r>
      <w:r w:rsidR="00350E94">
        <w:t xml:space="preserve">bandwidth is configured with PRB </w:t>
      </w:r>
      <w:r>
        <w:t>granularity</w:t>
      </w:r>
    </w:p>
    <w:p w14:paraId="126396B8" w14:textId="484E1781" w:rsidR="00AA45E5" w:rsidRDefault="00AA45E5" w:rsidP="006A4C70">
      <w:pPr>
        <w:pStyle w:val="3GPPAgreements"/>
        <w:numPr>
          <w:ilvl w:val="1"/>
          <w:numId w:val="8"/>
        </w:numPr>
      </w:pPr>
      <w:r>
        <w:t xml:space="preserve">Option 2. </w:t>
      </w:r>
      <w:r w:rsidR="00350E94">
        <w:t xml:space="preserve">DL PRS bandwidth is configured with </w:t>
      </w:r>
      <w:r>
        <w:t>4 PRB granularity</w:t>
      </w:r>
    </w:p>
    <w:p w14:paraId="35478915" w14:textId="6E760868" w:rsidR="00AA45E5" w:rsidRPr="00200EAE" w:rsidRDefault="00AA45E5" w:rsidP="006A4C70">
      <w:pPr>
        <w:pStyle w:val="3GPPAgreements"/>
        <w:numPr>
          <w:ilvl w:val="1"/>
          <w:numId w:val="8"/>
        </w:numPr>
      </w:pPr>
      <w:r>
        <w:t xml:space="preserve">Option 3. </w:t>
      </w:r>
      <w:r w:rsidR="00350E94">
        <w:t>DL PRS bandwidth is configured with c</w:t>
      </w:r>
      <w:r>
        <w:t xml:space="preserve">arrier bandwidth granularity </w:t>
      </w:r>
    </w:p>
    <w:p w14:paraId="1ADF7B69" w14:textId="77777777" w:rsidR="00CC3DFF" w:rsidRPr="00200EAE" w:rsidRDefault="00CC3DFF" w:rsidP="006A4C70">
      <w:pPr>
        <w:pStyle w:val="3GPPAgreements"/>
        <w:numPr>
          <w:ilvl w:val="2"/>
          <w:numId w:val="8"/>
        </w:numPr>
      </w:pPr>
      <w:r w:rsidRPr="003D61C3">
        <w:t xml:space="preserve">5, 10, 15, 20, 25, </w:t>
      </w:r>
      <w:r>
        <w:t>30, 40, 50, 60, 70, 80, 90, 100</w:t>
      </w:r>
      <w:r w:rsidRPr="003D61C3">
        <w:t xml:space="preserve"> MHz for FR1</w:t>
      </w:r>
      <w:r w:rsidRPr="00200EAE">
        <w:t xml:space="preserve"> </w:t>
      </w:r>
      <w:r>
        <w:t>operation</w:t>
      </w:r>
    </w:p>
    <w:p w14:paraId="0A8E1AF4" w14:textId="77777777" w:rsidR="00CC3DFF" w:rsidRPr="003D61C3" w:rsidRDefault="00CC3DFF" w:rsidP="006A4C70">
      <w:pPr>
        <w:pStyle w:val="3GPPAgreements"/>
        <w:numPr>
          <w:ilvl w:val="2"/>
          <w:numId w:val="8"/>
        </w:numPr>
      </w:pPr>
      <w:r>
        <w:t>50, 100, 200, 400 MHz for FR2 operation</w:t>
      </w:r>
    </w:p>
    <w:p w14:paraId="08ACB1C6" w14:textId="77777777" w:rsidR="00CC3DFF" w:rsidRDefault="00CC3DFF" w:rsidP="006A4C70">
      <w:pPr>
        <w:pStyle w:val="3GPPAgreements"/>
        <w:numPr>
          <w:ilvl w:val="0"/>
          <w:numId w:val="0"/>
        </w:numPr>
        <w:ind w:left="284" w:hanging="284"/>
      </w:pPr>
    </w:p>
    <w:p w14:paraId="0729F992" w14:textId="3E9E59F9" w:rsidR="00AA45E5" w:rsidRDefault="00AA45E5" w:rsidP="006A4C70">
      <w:pPr>
        <w:pStyle w:val="Heading3"/>
        <w:tabs>
          <w:tab w:val="clear" w:pos="568"/>
          <w:tab w:val="num" w:pos="0"/>
        </w:tabs>
        <w:ind w:left="0"/>
      </w:pPr>
      <w:r>
        <w:t>Aspect 4.2</w:t>
      </w:r>
      <w:r w:rsidR="006A4C70">
        <w:t xml:space="preserve"> </w:t>
      </w:r>
      <w:r w:rsidRPr="007D5C6B">
        <w:t xml:space="preserve">DL PRS </w:t>
      </w:r>
      <w:r w:rsidR="00EB5694">
        <w:t>Cyclic Prefix</w:t>
      </w:r>
    </w:p>
    <w:p w14:paraId="7254E9E8" w14:textId="41CC20AD" w:rsidR="00EB5694" w:rsidRPr="00EB5694" w:rsidRDefault="00EB5694" w:rsidP="00EB5694">
      <w:pPr>
        <w:pStyle w:val="3GPPText"/>
      </w:pPr>
      <w:r>
        <w:t>The following view</w:t>
      </w:r>
      <w:r w:rsidR="004F171F">
        <w:t>s</w:t>
      </w:r>
      <w:r>
        <w:t xml:space="preserve"> were expressed for DL PRS cyclic prefix length</w:t>
      </w:r>
    </w:p>
    <w:p w14:paraId="4F36CADB" w14:textId="5EB3A8F1" w:rsidR="004D74F6" w:rsidRDefault="004D74F6" w:rsidP="004D74F6">
      <w:pPr>
        <w:pStyle w:val="3GPPAgreements"/>
      </w:pPr>
      <w:r w:rsidRPr="004B3BD3">
        <w:t>Extended CP can be considered for 15 and 30 kHz for DL PRS s</w:t>
      </w:r>
      <w:r>
        <w:t>ignal [Samsung,</w:t>
      </w:r>
      <w:r w:rsidR="00EB5694">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t>]</w:t>
      </w:r>
    </w:p>
    <w:p w14:paraId="04110C94" w14:textId="0D933477" w:rsidR="004D74F6" w:rsidRDefault="00EB5694" w:rsidP="0047540D">
      <w:pPr>
        <w:pStyle w:val="3GPPAgreements"/>
      </w:pPr>
      <w:r>
        <w:t xml:space="preserve">Adopt both normal CP and extended CP for PRS. </w:t>
      </w:r>
      <w:r w:rsidR="004D74F6" w:rsidRPr="00C84AB0">
        <w:t>Support configurable CP length for PRS</w:t>
      </w:r>
      <w:r w:rsidR="004D74F6">
        <w:t xml:space="preserve"> [Mitsubishi, </w:t>
      </w:r>
      <w:r w:rsidR="000B6935">
        <w:fldChar w:fldCharType="begin"/>
      </w:r>
      <w:r w:rsidR="000B6935">
        <w:instrText xml:space="preserve"> REF _Ref5560160 \r \h </w:instrText>
      </w:r>
      <w:r w:rsidR="000B6935">
        <w:fldChar w:fldCharType="separate"/>
      </w:r>
      <w:r w:rsidR="009F0016">
        <w:t>[10]</w:t>
      </w:r>
      <w:r w:rsidR="000B6935">
        <w:fldChar w:fldCharType="end"/>
      </w:r>
      <w:r w:rsidR="004D74F6">
        <w:t>]</w:t>
      </w:r>
    </w:p>
    <w:p w14:paraId="1D1C3527" w14:textId="1AB13FEF" w:rsidR="004D74F6" w:rsidRDefault="004D74F6" w:rsidP="004D74F6">
      <w:pPr>
        <w:pStyle w:val="3GPPAgreements"/>
      </w:pPr>
      <w:r>
        <w:t>I</w:t>
      </w:r>
      <w:r w:rsidRPr="00755A5C">
        <w:t xml:space="preserve">t is </w:t>
      </w:r>
      <w:r>
        <w:t>necessary</w:t>
      </w:r>
      <w:r w:rsidRPr="00755A5C">
        <w:t xml:space="preserve"> to allow configuration of extended CP for NR </w:t>
      </w:r>
      <w:r>
        <w:t xml:space="preserve">DL </w:t>
      </w:r>
      <w:r w:rsidRPr="00755A5C">
        <w:t>PRS</w:t>
      </w:r>
      <w:r>
        <w:t xml:space="preserve"> [vivo, </w:t>
      </w:r>
      <w:r w:rsidR="000B6935">
        <w:fldChar w:fldCharType="begin"/>
      </w:r>
      <w:r w:rsidR="000B6935">
        <w:instrText xml:space="preserve"> REF _Ref5560112 \r \h </w:instrText>
      </w:r>
      <w:r w:rsidR="000B6935">
        <w:fldChar w:fldCharType="separate"/>
      </w:r>
      <w:r w:rsidR="009F0016">
        <w:t>[3]</w:t>
      </w:r>
      <w:r w:rsidR="000B6935">
        <w:fldChar w:fldCharType="end"/>
      </w:r>
      <w:r>
        <w:t>]</w:t>
      </w:r>
    </w:p>
    <w:p w14:paraId="0F5F319A" w14:textId="77777777" w:rsidR="00EB5694" w:rsidRDefault="00EB5694" w:rsidP="00EB5694">
      <w:pPr>
        <w:pStyle w:val="3GPPText"/>
      </w:pPr>
    </w:p>
    <w:p w14:paraId="51FE88F5" w14:textId="77777777" w:rsidR="00EB5694" w:rsidRPr="00B55E9B" w:rsidRDefault="00EB5694" w:rsidP="00EB5694">
      <w:pPr>
        <w:pStyle w:val="3GPPText"/>
        <w:rPr>
          <w:b/>
        </w:rPr>
      </w:pPr>
      <w:r>
        <w:rPr>
          <w:b/>
          <w:highlight w:val="cyan"/>
        </w:rPr>
        <w:t>Potential p</w:t>
      </w:r>
      <w:r w:rsidRPr="00B42D87">
        <w:rPr>
          <w:b/>
          <w:highlight w:val="cyan"/>
        </w:rPr>
        <w:t>roposal for agreement:</w:t>
      </w:r>
    </w:p>
    <w:p w14:paraId="2CD8F8B2" w14:textId="5BE9474B" w:rsidR="00EB5694" w:rsidRPr="00200EAE" w:rsidRDefault="00EB5694" w:rsidP="00EB5694">
      <w:pPr>
        <w:pStyle w:val="3GPPAgreements"/>
        <w:rPr>
          <w:b/>
        </w:rPr>
      </w:pPr>
      <w:r>
        <w:t>DL PRS design supports configurable Normal and Extended CP length</w:t>
      </w:r>
    </w:p>
    <w:p w14:paraId="0622FBFE" w14:textId="77777777" w:rsidR="00AA45E5" w:rsidRDefault="00AA45E5" w:rsidP="00CC3DFF">
      <w:pPr>
        <w:pStyle w:val="3GPPAgreements"/>
        <w:numPr>
          <w:ilvl w:val="0"/>
          <w:numId w:val="0"/>
        </w:numPr>
        <w:ind w:left="284" w:hanging="284"/>
      </w:pPr>
    </w:p>
    <w:p w14:paraId="6C1769C1" w14:textId="0F1E47CF" w:rsidR="00434DE3" w:rsidRDefault="00434DE3" w:rsidP="006A4C70">
      <w:pPr>
        <w:pStyle w:val="Heading2"/>
        <w:tabs>
          <w:tab w:val="clear" w:pos="5255"/>
          <w:tab w:val="num" w:pos="300"/>
        </w:tabs>
        <w:ind w:left="284" w:hanging="284"/>
      </w:pPr>
      <w:r>
        <w:t xml:space="preserve">Aspect </w:t>
      </w:r>
      <w:r w:rsidR="006A4C70">
        <w:t>5</w:t>
      </w:r>
      <w:r>
        <w:t>. DL PRS Quasi</w:t>
      </w:r>
      <w:r w:rsidR="004F171F">
        <w:t>-Collocation</w:t>
      </w:r>
    </w:p>
    <w:p w14:paraId="412A5766" w14:textId="7DF1561E" w:rsidR="004F171F" w:rsidRPr="004F171F" w:rsidRDefault="004F171F" w:rsidP="004F171F">
      <w:pPr>
        <w:pStyle w:val="3GPPText"/>
      </w:pPr>
      <w:r>
        <w:t>Multiple companies commented on quasi-collocation signaling for DL PRS design:</w:t>
      </w:r>
    </w:p>
    <w:p w14:paraId="59410686" w14:textId="4FE34922" w:rsidR="00434DE3" w:rsidRPr="00F45248" w:rsidRDefault="004F171F" w:rsidP="00434DE3">
      <w:pPr>
        <w:pStyle w:val="3GPPAgreements"/>
      </w:pPr>
      <w:r>
        <w:t xml:space="preserve">The following views were expressed in </w:t>
      </w:r>
      <w:r w:rsidR="00ED32FD">
        <w:t>[</w:t>
      </w:r>
      <w:r w:rsidR="00434DE3">
        <w:t>Intel</w:t>
      </w:r>
      <w:r w:rsidR="00ED32FD">
        <w:t>,</w:t>
      </w:r>
      <w:r>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rsidR="00ED32FD">
        <w:t>]</w:t>
      </w:r>
      <w:r w:rsidR="00434DE3">
        <w:t>:</w:t>
      </w:r>
    </w:p>
    <w:p w14:paraId="2EA434CC" w14:textId="77777777" w:rsidR="00434DE3" w:rsidRPr="00F45248" w:rsidRDefault="00434DE3" w:rsidP="00434DE3">
      <w:pPr>
        <w:pStyle w:val="3GPPAgreements"/>
        <w:numPr>
          <w:ilvl w:val="1"/>
          <w:numId w:val="8"/>
        </w:numPr>
      </w:pPr>
      <w:r w:rsidRPr="00F45248">
        <w:t>DL PRS Resource(s) within DL PRS Resource Set can be configured as quasi-collocated with each other using QCL Type-A, if applicable</w:t>
      </w:r>
    </w:p>
    <w:p w14:paraId="6C8A4216" w14:textId="77777777" w:rsidR="00434DE3" w:rsidRPr="00F45248" w:rsidRDefault="00434DE3" w:rsidP="00434DE3">
      <w:pPr>
        <w:pStyle w:val="3GPPAgreements"/>
        <w:numPr>
          <w:ilvl w:val="1"/>
          <w:numId w:val="8"/>
        </w:numPr>
      </w:pPr>
      <w:r w:rsidRPr="00F45248">
        <w:t>DL PRS Resource(s) within DL PRS Resource Set can be configured as quasi-collocated with CSI-RS for tracking (TRS) using QCL Type-A and/or QCL Type-D, if applicable</w:t>
      </w:r>
    </w:p>
    <w:p w14:paraId="0F1626E1" w14:textId="77777777" w:rsidR="00434DE3" w:rsidRPr="00F45248" w:rsidRDefault="00434DE3" w:rsidP="00434DE3">
      <w:pPr>
        <w:pStyle w:val="3GPPAgreements"/>
        <w:numPr>
          <w:ilvl w:val="1"/>
          <w:numId w:val="8"/>
        </w:numPr>
      </w:pPr>
      <w:r w:rsidRPr="00F45248">
        <w:t>DL PRS Resource(s) within DL PRS Resource Set can be configured as quasi-collocated with CSI-RS for beam management (BM) using QCL Type-D, if applicable</w:t>
      </w:r>
    </w:p>
    <w:p w14:paraId="5FDE33F8" w14:textId="77777777" w:rsidR="00434DE3" w:rsidRPr="00F45248" w:rsidRDefault="00434DE3" w:rsidP="00434DE3">
      <w:pPr>
        <w:pStyle w:val="3GPPAgreements"/>
        <w:numPr>
          <w:ilvl w:val="1"/>
          <w:numId w:val="8"/>
        </w:numPr>
      </w:pPr>
      <w:r w:rsidRPr="00F45248">
        <w:t>DL PRS Resource(s) within DL PRS Resource Set can be configured as quasi-collocated with SSB (SSB index) using QCL Type-C and/or Type-D, if applicable</w:t>
      </w:r>
    </w:p>
    <w:p w14:paraId="6A7C8DB4" w14:textId="25C854F3" w:rsidR="00434DE3" w:rsidRDefault="00434DE3" w:rsidP="00434DE3">
      <w:pPr>
        <w:pStyle w:val="3GPPAgreements"/>
      </w:pPr>
      <w:r w:rsidRPr="00575858">
        <w:lastRenderedPageBreak/>
        <w:t xml:space="preserve">Support QCL indication for PRS. The reference RS can be SSB or CSI-RS </w:t>
      </w:r>
      <w:r w:rsidR="00ED32FD">
        <w:t>[</w:t>
      </w:r>
      <w:r w:rsidRPr="00575858">
        <w:t>H</w:t>
      </w:r>
      <w:r>
        <w:t>uawei</w:t>
      </w:r>
      <w:r w:rsidR="00ED32FD">
        <w:t>,</w:t>
      </w:r>
      <w:r w:rsidR="007A6D88">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rsidR="00ED32FD">
        <w:t>]</w:t>
      </w:r>
    </w:p>
    <w:p w14:paraId="47551FB6" w14:textId="4D17D161" w:rsidR="00434DE3" w:rsidRDefault="00434DE3" w:rsidP="00434DE3">
      <w:pPr>
        <w:pStyle w:val="3GPPAgreements"/>
      </w:pPr>
      <w:bookmarkStart w:id="9" w:name="Pro5"/>
      <w:r w:rsidRPr="000D669B">
        <w:t xml:space="preserve">PRS </w:t>
      </w:r>
      <w:r>
        <w:t>sh</w:t>
      </w:r>
      <w:r w:rsidRPr="000D669B">
        <w:t>ould</w:t>
      </w:r>
      <w:r>
        <w:t xml:space="preserve"> be configured with beam information referring to </w:t>
      </w:r>
      <w:r w:rsidRPr="000D669B">
        <w:t xml:space="preserve">CSI-RS or SSB of </w:t>
      </w:r>
      <w:r>
        <w:t xml:space="preserve">the </w:t>
      </w:r>
      <w:r w:rsidRPr="000D669B">
        <w:t>serving cell</w:t>
      </w:r>
      <w:r>
        <w:t xml:space="preserve"> and/or neighboring cells </w:t>
      </w:r>
      <w:r w:rsidR="00ED32FD">
        <w:t>[</w:t>
      </w:r>
      <w:r>
        <w:t>vivo</w:t>
      </w:r>
      <w:r w:rsidR="00ED32FD">
        <w:t>,</w:t>
      </w:r>
      <w:r w:rsidR="007A6D88">
        <w:t xml:space="preserve"> </w:t>
      </w:r>
      <w:r w:rsidR="000B6935">
        <w:fldChar w:fldCharType="begin"/>
      </w:r>
      <w:r w:rsidR="000B6935">
        <w:instrText xml:space="preserve"> REF _Ref5560112 \r \h </w:instrText>
      </w:r>
      <w:r w:rsidR="000B6935">
        <w:fldChar w:fldCharType="separate"/>
      </w:r>
      <w:r w:rsidR="009F0016">
        <w:t>[3]</w:t>
      </w:r>
      <w:r w:rsidR="000B6935">
        <w:fldChar w:fldCharType="end"/>
      </w:r>
      <w:r w:rsidR="00ED32FD">
        <w:t>]</w:t>
      </w:r>
      <w:r w:rsidRPr="000D669B">
        <w:t>.</w:t>
      </w:r>
    </w:p>
    <w:p w14:paraId="7B5FC93C" w14:textId="4A502044" w:rsidR="00AA2B2A" w:rsidRDefault="00AA2B2A" w:rsidP="00AA2B2A">
      <w:pPr>
        <w:pStyle w:val="3GPPAgreements"/>
      </w:pPr>
      <w:r>
        <w:t>The SSB transmission from neighbour cells may not be well protected. Hence it may not be appropriate to consider SSB as the QCL source signal for positioning reference signal except the serving cell [MTK, [9]]</w:t>
      </w:r>
    </w:p>
    <w:bookmarkEnd w:id="9"/>
    <w:p w14:paraId="682B41C5" w14:textId="77777777" w:rsidR="00434DE3" w:rsidRDefault="00434DE3" w:rsidP="00434DE3"/>
    <w:p w14:paraId="2C8A5B42" w14:textId="77777777" w:rsidR="00350E94" w:rsidRPr="00B55E9B" w:rsidRDefault="00350E94" w:rsidP="00350E94">
      <w:pPr>
        <w:pStyle w:val="3GPPText"/>
        <w:rPr>
          <w:b/>
        </w:rPr>
      </w:pPr>
      <w:r>
        <w:rPr>
          <w:b/>
          <w:highlight w:val="cyan"/>
        </w:rPr>
        <w:t>Potential p</w:t>
      </w:r>
      <w:r w:rsidRPr="00B42D87">
        <w:rPr>
          <w:b/>
          <w:highlight w:val="cyan"/>
        </w:rPr>
        <w:t>roposal for agreement:</w:t>
      </w:r>
    </w:p>
    <w:p w14:paraId="46267B28" w14:textId="0F7BCD8D" w:rsidR="00350E94" w:rsidRPr="00350E94" w:rsidRDefault="00350E94" w:rsidP="00350E94">
      <w:pPr>
        <w:pStyle w:val="3GPPAgreements"/>
        <w:rPr>
          <w:b/>
        </w:rPr>
      </w:pPr>
      <w:r>
        <w:t xml:space="preserve">DL PRS </w:t>
      </w:r>
      <w:r w:rsidR="004F171F">
        <w:t xml:space="preserve">resources </w:t>
      </w:r>
      <w:r>
        <w:t xml:space="preserve">can be configured as quasi-collocated with </w:t>
      </w:r>
      <w:r w:rsidR="004F171F">
        <w:t>other reference signals</w:t>
      </w:r>
    </w:p>
    <w:p w14:paraId="7E540154" w14:textId="63A48433" w:rsidR="00350E94" w:rsidRPr="00350E94" w:rsidRDefault="00350E94" w:rsidP="00350E94">
      <w:pPr>
        <w:pStyle w:val="3GPPAgreements"/>
        <w:numPr>
          <w:ilvl w:val="1"/>
          <w:numId w:val="8"/>
        </w:numPr>
      </w:pPr>
      <w:r w:rsidRPr="00350E94">
        <w:t>Details are FFS</w:t>
      </w:r>
    </w:p>
    <w:p w14:paraId="263DD112" w14:textId="77777777" w:rsidR="00350E94" w:rsidRDefault="00350E94" w:rsidP="00434DE3"/>
    <w:p w14:paraId="6E93C7B4" w14:textId="4EB9D27D" w:rsidR="00434DE3" w:rsidRDefault="00434DE3" w:rsidP="006A4C70">
      <w:pPr>
        <w:pStyle w:val="Heading2"/>
        <w:tabs>
          <w:tab w:val="clear" w:pos="5255"/>
          <w:tab w:val="num" w:pos="300"/>
        </w:tabs>
        <w:ind w:left="284" w:hanging="284"/>
      </w:pPr>
      <w:r>
        <w:t xml:space="preserve">Aspect </w:t>
      </w:r>
      <w:r w:rsidR="006A4C70">
        <w:t>6</w:t>
      </w:r>
      <w:r>
        <w:t>. DL PRS Transmission Schedule (Interference Randomization)</w:t>
      </w:r>
    </w:p>
    <w:p w14:paraId="36612EA4" w14:textId="10FCCB81" w:rsidR="00434DE3" w:rsidRDefault="000B6935" w:rsidP="00434DE3">
      <w:pPr>
        <w:pStyle w:val="3GPPText"/>
      </w:pPr>
      <w:r>
        <w:t xml:space="preserve">Support of DL PRS </w:t>
      </w:r>
      <w:r w:rsidR="007A6D88">
        <w:t xml:space="preserve">interference </w:t>
      </w:r>
      <w:r>
        <w:t xml:space="preserve">randomization and </w:t>
      </w:r>
      <w:r w:rsidR="00434DE3">
        <w:t>muting mechanism for NR DL PRS</w:t>
      </w:r>
      <w:r>
        <w:t xml:space="preserve"> was discussed and proposed in several contributions:</w:t>
      </w:r>
    </w:p>
    <w:p w14:paraId="494712EF" w14:textId="6213686F" w:rsidR="00434DE3" w:rsidRDefault="00434DE3" w:rsidP="00434DE3">
      <w:pPr>
        <w:pStyle w:val="3GPPAgreements"/>
      </w:pPr>
      <w:r>
        <w:t xml:space="preserve">For NR positioning, several types of randomization are possible and can be supported </w:t>
      </w:r>
      <w:r w:rsidR="00ED32FD">
        <w:t>[</w:t>
      </w:r>
      <w:r>
        <w:t>Intel</w:t>
      </w:r>
      <w:r w:rsidR="00ED32FD">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rsidR="00ED32FD">
        <w:t>]</w:t>
      </w:r>
      <w:r>
        <w:t>:</w:t>
      </w:r>
    </w:p>
    <w:p w14:paraId="46AE2DFF" w14:textId="77777777" w:rsidR="00434DE3" w:rsidRDefault="00434DE3" w:rsidP="00434DE3">
      <w:pPr>
        <w:pStyle w:val="3GPPAgreements"/>
        <w:numPr>
          <w:ilvl w:val="1"/>
          <w:numId w:val="8"/>
        </w:numPr>
      </w:pPr>
      <w:r>
        <w:t>Spatial randomization (beam(s) for DL PRS transmission are randomly assigned)</w:t>
      </w:r>
    </w:p>
    <w:p w14:paraId="23275AF1" w14:textId="77777777" w:rsidR="00434DE3" w:rsidRDefault="00434DE3" w:rsidP="00434DE3">
      <w:pPr>
        <w:pStyle w:val="3GPPAgreements"/>
        <w:numPr>
          <w:ilvl w:val="1"/>
          <w:numId w:val="8"/>
        </w:numPr>
      </w:pPr>
      <w:r>
        <w:t>Time randomization (time resource(s) for DL PRS transmission are randomly assigned)</w:t>
      </w:r>
    </w:p>
    <w:p w14:paraId="37D89815" w14:textId="77777777" w:rsidR="00434DE3" w:rsidRDefault="00434DE3" w:rsidP="00434DE3">
      <w:pPr>
        <w:pStyle w:val="3GPPAgreements"/>
        <w:numPr>
          <w:ilvl w:val="1"/>
          <w:numId w:val="8"/>
        </w:numPr>
      </w:pPr>
      <w:r>
        <w:t>Frequency randomization (frequency resource(s) for DL PRS transmission are randomly assigned)</w:t>
      </w:r>
    </w:p>
    <w:p w14:paraId="0B4F30E1" w14:textId="77777777" w:rsidR="00434DE3" w:rsidRDefault="00434DE3" w:rsidP="00434DE3">
      <w:pPr>
        <w:pStyle w:val="3GPPAgreements"/>
        <w:numPr>
          <w:ilvl w:val="1"/>
          <w:numId w:val="8"/>
        </w:numPr>
      </w:pPr>
      <w:r>
        <w:t>Code randomization (sequence(s) for DL PRS transmission are randomly assigned)</w:t>
      </w:r>
    </w:p>
    <w:p w14:paraId="054E4BB8" w14:textId="41E75D8F" w:rsidR="00434DE3" w:rsidRPr="00076485" w:rsidRDefault="00434DE3" w:rsidP="00434DE3">
      <w:pPr>
        <w:pStyle w:val="3GPPAgreements"/>
        <w:rPr>
          <w:lang w:val="en-GB"/>
        </w:rPr>
      </w:pPr>
      <w:r w:rsidRPr="00076485">
        <w:t>Two modes of DL PRS transmission are supported by NR</w:t>
      </w:r>
      <w:r>
        <w:t xml:space="preserve"> </w:t>
      </w:r>
      <w:r w:rsidR="00ED32FD">
        <w:rPr>
          <w:lang w:val="en-GB"/>
        </w:rPr>
        <w:t>[</w:t>
      </w:r>
      <w:r>
        <w:rPr>
          <w:lang w:val="en-GB"/>
        </w:rPr>
        <w:t>Intel</w:t>
      </w:r>
      <w:r w:rsidR="00ED32FD">
        <w:rPr>
          <w:lang w:val="en-GB"/>
        </w:rPr>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rsidR="00ED32FD">
        <w:rPr>
          <w:lang w:val="en-GB"/>
        </w:rPr>
        <w:t>]</w:t>
      </w:r>
    </w:p>
    <w:p w14:paraId="27BB7F2D" w14:textId="77777777" w:rsidR="00434DE3" w:rsidRPr="00076485" w:rsidRDefault="00434DE3" w:rsidP="00434DE3">
      <w:pPr>
        <w:pStyle w:val="3GPPAgreements"/>
        <w:numPr>
          <w:ilvl w:val="1"/>
          <w:numId w:val="8"/>
        </w:numPr>
      </w:pPr>
      <w:r w:rsidRPr="00076485">
        <w:t>PRS Transmission Mode 1 based on Predefined PRS Transmission Schedule (PTM1)</w:t>
      </w:r>
    </w:p>
    <w:p w14:paraId="5F0AB710" w14:textId="77777777" w:rsidR="00434DE3" w:rsidRPr="00076485" w:rsidRDefault="00434DE3" w:rsidP="00434DE3">
      <w:pPr>
        <w:pStyle w:val="3GPPAgreements"/>
        <w:numPr>
          <w:ilvl w:val="2"/>
          <w:numId w:val="8"/>
        </w:numPr>
      </w:pPr>
      <w:r w:rsidRPr="00076485">
        <w:t>PRS transmission pattern on a given PRS Resource is signalled to UE (i.e. pre-configured)</w:t>
      </w:r>
    </w:p>
    <w:p w14:paraId="391DD939" w14:textId="77777777" w:rsidR="00434DE3" w:rsidRPr="00076485" w:rsidRDefault="00434DE3" w:rsidP="00434DE3">
      <w:pPr>
        <w:pStyle w:val="3GPPAgreements"/>
        <w:numPr>
          <w:ilvl w:val="1"/>
          <w:numId w:val="8"/>
        </w:numPr>
      </w:pPr>
      <w:r w:rsidRPr="00076485">
        <w:t>PRS Transmission Mode 2 based on Pseudo-random PRS Transmission Schedule (PTM2)</w:t>
      </w:r>
    </w:p>
    <w:p w14:paraId="49233593" w14:textId="77777777" w:rsidR="00434DE3" w:rsidRPr="00860792" w:rsidRDefault="00434DE3" w:rsidP="00434DE3">
      <w:pPr>
        <w:pStyle w:val="3GPPAgreements"/>
        <w:numPr>
          <w:ilvl w:val="2"/>
          <w:numId w:val="8"/>
        </w:numPr>
      </w:pPr>
      <w:r w:rsidRPr="00860792">
        <w:t>PRS transmission on a given PRS Resource is controlled probabilistically (i.e. according to (pre-) configured probability of PRS transmission PPRS_TX)</w:t>
      </w:r>
    </w:p>
    <w:p w14:paraId="66CB2862" w14:textId="77777777" w:rsidR="00434DE3" w:rsidRPr="00860792" w:rsidRDefault="00434DE3" w:rsidP="00434DE3">
      <w:pPr>
        <w:pStyle w:val="3GPPAgreements"/>
        <w:numPr>
          <w:ilvl w:val="2"/>
          <w:numId w:val="8"/>
        </w:numPr>
      </w:pPr>
      <w:r w:rsidRPr="00860792">
        <w:t>Space(beam), time, frequency and code randomization techniques are applied for DL PRS transmission on dedicated resources</w:t>
      </w:r>
    </w:p>
    <w:p w14:paraId="1AD92B98" w14:textId="1E2D8EF3" w:rsidR="00434DE3" w:rsidRDefault="00434DE3" w:rsidP="00434DE3">
      <w:pPr>
        <w:pStyle w:val="3GPPAgreements"/>
      </w:pPr>
      <w:r w:rsidRPr="00F45248">
        <w:t xml:space="preserve">There is no need to introduce additional interference randomization across PRS signals and sharing between NR DL PRS resources and other transmissions including data/control should not be supported </w:t>
      </w:r>
      <w:r w:rsidR="00ED32FD">
        <w:t>[</w:t>
      </w:r>
      <w:r w:rsidRPr="00F45248">
        <w:t>Samsung</w:t>
      </w:r>
      <w:r w:rsidR="00ED32FD">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rsidR="00ED32FD">
        <w:t>]</w:t>
      </w:r>
    </w:p>
    <w:p w14:paraId="186A2097" w14:textId="66EECB68" w:rsidR="00434DE3" w:rsidRPr="00F04249" w:rsidRDefault="00434DE3" w:rsidP="00434DE3">
      <w:pPr>
        <w:pStyle w:val="3GPPAgreements"/>
      </w:pPr>
      <w:r w:rsidRPr="00F04249">
        <w:t>NR supports PRS interference mitigation through PRS muting</w:t>
      </w:r>
      <w:r w:rsidR="00ED32FD">
        <w:t xml:space="preserve"> [Huawei,</w:t>
      </w:r>
      <w:r w:rsidR="000B6935">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rsidR="00ED32FD">
        <w:t>]</w:t>
      </w:r>
      <w:r w:rsidRPr="00F04249">
        <w:t>.</w:t>
      </w:r>
    </w:p>
    <w:p w14:paraId="3A710770" w14:textId="77777777" w:rsidR="00434DE3" w:rsidRPr="007D5884" w:rsidRDefault="00434DE3" w:rsidP="00434DE3">
      <w:pPr>
        <w:pStyle w:val="3GPPAgreements"/>
        <w:numPr>
          <w:ilvl w:val="1"/>
          <w:numId w:val="8"/>
        </w:numPr>
      </w:pPr>
      <w:r>
        <w:t xml:space="preserve">The PRS muting configurations </w:t>
      </w:r>
      <w:r w:rsidRPr="007D5884">
        <w:t>should consider the signalling overhead</w:t>
      </w:r>
      <w:r>
        <w:t xml:space="preserve">, </w:t>
      </w:r>
      <w:r w:rsidRPr="007D5884">
        <w:t>especially for FR2.</w:t>
      </w:r>
    </w:p>
    <w:p w14:paraId="1D373193" w14:textId="33EB5A2A" w:rsidR="00434DE3" w:rsidRDefault="00434DE3" w:rsidP="00434DE3">
      <w:pPr>
        <w:pStyle w:val="3GPPAgreements"/>
      </w:pPr>
      <w:r>
        <w:t xml:space="preserve">The </w:t>
      </w:r>
      <w:r w:rsidRPr="00161782">
        <w:t>NR DL PRS resource</w:t>
      </w:r>
      <w:r>
        <w:t xml:space="preserve"> configuration</w:t>
      </w:r>
      <w:r w:rsidRPr="00161782">
        <w:t xml:space="preserve"> </w:t>
      </w:r>
      <w:r>
        <w:t xml:space="preserve">(e.g. in one or multiple slot) </w:t>
      </w:r>
      <w:r w:rsidRPr="00161782">
        <w:t>is designed to accommodate multi-beam transmission (e.g. beam-</w:t>
      </w:r>
      <w:r>
        <w:t>sweeping) from one or more gNBs</w:t>
      </w:r>
      <w:r w:rsidR="00ED32FD">
        <w:t xml:space="preserve"> [Sony</w:t>
      </w:r>
      <w:r w:rsidR="002C554B">
        <w:t>,</w:t>
      </w:r>
      <w:r w:rsidR="000B6935">
        <w:t xml:space="preserve"> </w:t>
      </w:r>
      <w:r w:rsidR="000B6935">
        <w:fldChar w:fldCharType="begin"/>
      </w:r>
      <w:r w:rsidR="000B6935">
        <w:instrText xml:space="preserve"> REF _Ref5559228 \r \h </w:instrText>
      </w:r>
      <w:r w:rsidR="000B6935">
        <w:fldChar w:fldCharType="separate"/>
      </w:r>
      <w:r w:rsidR="009F0016">
        <w:t>[6]</w:t>
      </w:r>
      <w:r w:rsidR="000B6935">
        <w:fldChar w:fldCharType="end"/>
      </w:r>
      <w:r w:rsidR="00ED32FD">
        <w:t>]</w:t>
      </w:r>
    </w:p>
    <w:p w14:paraId="630087B1" w14:textId="1EF83A90" w:rsidR="00C26061" w:rsidRPr="00001537" w:rsidRDefault="00C26061" w:rsidP="00C26061">
      <w:pPr>
        <w:pStyle w:val="3GPPAgreements"/>
      </w:pPr>
      <w:r w:rsidRPr="00001537">
        <w:t>Support for enhancements that guarantee orthogonality among all cells for all locations at some point in time</w:t>
      </w:r>
      <w:r>
        <w:t xml:space="preserve"> [Qualcomm</w:t>
      </w:r>
      <w:r w:rsidR="000B6935">
        <w:t xml:space="preserve">, </w:t>
      </w:r>
      <w:r w:rsidR="000B6935">
        <w:fldChar w:fldCharType="begin"/>
      </w:r>
      <w:r w:rsidR="000B6935">
        <w:instrText xml:space="preserve"> REF _Ref5559586 \r \h </w:instrText>
      </w:r>
      <w:r w:rsidR="000B6935">
        <w:fldChar w:fldCharType="separate"/>
      </w:r>
      <w:r w:rsidR="009F0016">
        <w:t>[13]</w:t>
      </w:r>
      <w:r w:rsidR="000B6935">
        <w:fldChar w:fldCharType="end"/>
      </w:r>
      <w:r>
        <w:t>]</w:t>
      </w:r>
    </w:p>
    <w:p w14:paraId="7617DF52" w14:textId="417C6C13" w:rsidR="00C26061" w:rsidRDefault="00C26061" w:rsidP="00A42007">
      <w:pPr>
        <w:pStyle w:val="3GPPAgreements"/>
      </w:pPr>
      <w:r w:rsidRPr="00343EC5">
        <w:t>NR should consider introducing the muting for the DL PRS transmission. The PRS muting patterns should take the multi</w:t>
      </w:r>
      <w:r w:rsidR="00A57947">
        <w:t>-</w:t>
      </w:r>
      <w:r w:rsidRPr="00343EC5">
        <w:t>beam transmission of the DL PRS signals into consideration.</w:t>
      </w:r>
      <w:r>
        <w:t xml:space="preserve"> </w:t>
      </w:r>
      <w:r w:rsidRPr="00343EC5">
        <w:t>Muting configurations can be supported in different levels, including 1) at the level of PRS groups; 2) at the level of  PRS occasions; 3) at the level of PRS resource sets; and 4) at the level</w:t>
      </w:r>
      <w:r>
        <w:t xml:space="preserve"> of PRS resources [CATT, </w:t>
      </w:r>
      <w:r w:rsidR="007A6D88">
        <w:fldChar w:fldCharType="begin"/>
      </w:r>
      <w:r w:rsidR="007A6D88">
        <w:instrText xml:space="preserve"> REF _Ref5559579 \r \h </w:instrText>
      </w:r>
      <w:r w:rsidR="007A6D88">
        <w:fldChar w:fldCharType="separate"/>
      </w:r>
      <w:r w:rsidR="009F0016">
        <w:t>[15]</w:t>
      </w:r>
      <w:r w:rsidR="007A6D88">
        <w:fldChar w:fldCharType="end"/>
      </w:r>
      <w:r>
        <w:t>]</w:t>
      </w:r>
    </w:p>
    <w:p w14:paraId="41DA5B0F" w14:textId="0F056185" w:rsidR="00C44DCB" w:rsidRPr="00343EC5" w:rsidRDefault="00C44DCB" w:rsidP="00C44DCB">
      <w:pPr>
        <w:pStyle w:val="3GPPAgreements"/>
      </w:pPr>
      <w:r w:rsidRPr="00834CD0">
        <w:t>There is no need to introduce additional interference randomization across PRS signals and sharing between NR DL PRS resources and other transmissions including data/control should not be supported</w:t>
      </w:r>
      <w:r>
        <w:t xml:space="preserve"> [Samsung, </w:t>
      </w:r>
      <w:r w:rsidR="007A6D88">
        <w:fldChar w:fldCharType="begin"/>
      </w:r>
      <w:r w:rsidR="007A6D88">
        <w:instrText xml:space="preserve"> REF _Ref5559609 \r \h </w:instrText>
      </w:r>
      <w:r w:rsidR="007A6D88">
        <w:fldChar w:fldCharType="separate"/>
      </w:r>
      <w:r w:rsidR="009F0016">
        <w:t>[8]</w:t>
      </w:r>
      <w:r w:rsidR="007A6D88">
        <w:fldChar w:fldCharType="end"/>
      </w:r>
      <w:r>
        <w:t>]</w:t>
      </w:r>
    </w:p>
    <w:p w14:paraId="5C3EDA18" w14:textId="77777777" w:rsidR="00AA2B2A" w:rsidRDefault="00AA2B2A" w:rsidP="00AA2B2A">
      <w:pPr>
        <w:pStyle w:val="3GPPAgreements"/>
      </w:pPr>
      <w:r>
        <w:t>TDM transmission in a slot among different TPs can be considered by shortening the RS block duration [MTK, [9]</w:t>
      </w:r>
    </w:p>
    <w:p w14:paraId="32190239" w14:textId="77777777" w:rsidR="00350E94" w:rsidRDefault="00350E94" w:rsidP="00350E94">
      <w:pPr>
        <w:pStyle w:val="3GPPAgreements"/>
        <w:numPr>
          <w:ilvl w:val="0"/>
          <w:numId w:val="0"/>
        </w:numPr>
        <w:ind w:left="284" w:hanging="284"/>
      </w:pPr>
    </w:p>
    <w:p w14:paraId="64A01A4A" w14:textId="77777777" w:rsidR="00350E94" w:rsidRPr="00B55E9B" w:rsidRDefault="00350E94" w:rsidP="00350E94">
      <w:pPr>
        <w:pStyle w:val="3GPPText"/>
        <w:rPr>
          <w:b/>
        </w:rPr>
      </w:pPr>
      <w:r>
        <w:rPr>
          <w:b/>
          <w:highlight w:val="cyan"/>
        </w:rPr>
        <w:t>Potential p</w:t>
      </w:r>
      <w:r w:rsidRPr="00B42D87">
        <w:rPr>
          <w:b/>
          <w:highlight w:val="cyan"/>
        </w:rPr>
        <w:t>roposal for agreement:</w:t>
      </w:r>
    </w:p>
    <w:p w14:paraId="2D3F5F14" w14:textId="6289AB43" w:rsidR="00C26061" w:rsidRDefault="00C26061" w:rsidP="00350E94">
      <w:pPr>
        <w:pStyle w:val="3GPPAgreements"/>
      </w:pPr>
      <w:r w:rsidRPr="00C26061">
        <w:t>DL PRS muting is supported</w:t>
      </w:r>
    </w:p>
    <w:p w14:paraId="567C201A" w14:textId="6FCAC69F" w:rsidR="00C26061" w:rsidRPr="00C26061" w:rsidRDefault="00C26061" w:rsidP="00C26061">
      <w:pPr>
        <w:pStyle w:val="3GPPAgreements"/>
        <w:numPr>
          <w:ilvl w:val="1"/>
          <w:numId w:val="8"/>
        </w:numPr>
      </w:pPr>
      <w:r>
        <w:t>FFS details</w:t>
      </w:r>
    </w:p>
    <w:p w14:paraId="07D78AB7" w14:textId="1F8ABD9F" w:rsidR="00350E94" w:rsidRPr="00350E94" w:rsidRDefault="00350E94" w:rsidP="00350E94">
      <w:pPr>
        <w:pStyle w:val="3GPPAgreements"/>
        <w:rPr>
          <w:b/>
        </w:rPr>
      </w:pPr>
      <w:r>
        <w:t xml:space="preserve">DL PRS </w:t>
      </w:r>
      <w:r w:rsidR="00AE569A">
        <w:t xml:space="preserve">configuration </w:t>
      </w:r>
      <w:r>
        <w:t>support</w:t>
      </w:r>
      <w:r w:rsidR="00AE569A">
        <w:t>s</w:t>
      </w:r>
      <w:r>
        <w:t xml:space="preserve"> two types of </w:t>
      </w:r>
      <w:r w:rsidR="00AE569A">
        <w:t xml:space="preserve">PRS </w:t>
      </w:r>
      <w:r w:rsidR="00C26061">
        <w:t>transmission schedule</w:t>
      </w:r>
    </w:p>
    <w:p w14:paraId="3C42C1B3" w14:textId="18917DB0" w:rsidR="00350E94" w:rsidRPr="00350E94" w:rsidRDefault="00350E94" w:rsidP="00350E94">
      <w:pPr>
        <w:pStyle w:val="3GPPAgreements"/>
        <w:numPr>
          <w:ilvl w:val="1"/>
          <w:numId w:val="8"/>
        </w:numPr>
        <w:rPr>
          <w:b/>
        </w:rPr>
      </w:pPr>
      <w:r>
        <w:t>P</w:t>
      </w:r>
      <w:r w:rsidR="00C26061">
        <w:t>redefined transmission schedule</w:t>
      </w:r>
    </w:p>
    <w:p w14:paraId="0729FA83" w14:textId="64DF1368" w:rsidR="00350E94" w:rsidRDefault="004D74F6" w:rsidP="00C23178">
      <w:pPr>
        <w:pStyle w:val="3GPPAgreements"/>
        <w:numPr>
          <w:ilvl w:val="1"/>
          <w:numId w:val="8"/>
        </w:numPr>
        <w:rPr>
          <w:b/>
        </w:rPr>
      </w:pPr>
      <w:r>
        <w:t>Randomized (p</w:t>
      </w:r>
      <w:r w:rsidR="00350E94">
        <w:t>seudo-ran</w:t>
      </w:r>
      <w:r w:rsidR="00AE569A">
        <w:t>dom</w:t>
      </w:r>
      <w:r>
        <w:t>ized)</w:t>
      </w:r>
      <w:r w:rsidR="00350E94">
        <w:t xml:space="preserve"> transmission schedule</w:t>
      </w:r>
    </w:p>
    <w:p w14:paraId="5CF868E7" w14:textId="208F84E2" w:rsidR="004D74F6" w:rsidRDefault="004D74F6" w:rsidP="004D74F6">
      <w:pPr>
        <w:pStyle w:val="3GPPAgreements"/>
        <w:numPr>
          <w:ilvl w:val="2"/>
          <w:numId w:val="8"/>
        </w:numPr>
      </w:pPr>
      <w:r w:rsidRPr="004D74F6">
        <w:t>FFS details</w:t>
      </w:r>
    </w:p>
    <w:p w14:paraId="69759EBB" w14:textId="77777777" w:rsidR="00434DE3" w:rsidRPr="00860792" w:rsidRDefault="00434DE3" w:rsidP="00434DE3">
      <w:pPr>
        <w:pStyle w:val="3GPPAgreements"/>
        <w:numPr>
          <w:ilvl w:val="0"/>
          <w:numId w:val="0"/>
        </w:numPr>
        <w:rPr>
          <w:lang w:val="en-GB"/>
        </w:rPr>
      </w:pPr>
    </w:p>
    <w:p w14:paraId="3F367A66" w14:textId="44F12244" w:rsidR="00CC3DFF" w:rsidRPr="00CC3DFF" w:rsidRDefault="00CC3DFF" w:rsidP="006A4C70">
      <w:pPr>
        <w:pStyle w:val="Heading2"/>
        <w:tabs>
          <w:tab w:val="clear" w:pos="5255"/>
          <w:tab w:val="num" w:pos="300"/>
        </w:tabs>
        <w:ind w:left="284" w:hanging="284"/>
      </w:pPr>
      <w:r>
        <w:t xml:space="preserve">Aspect </w:t>
      </w:r>
      <w:r w:rsidR="006A4C70">
        <w:t>7</w:t>
      </w:r>
      <w:r>
        <w:t xml:space="preserve">. </w:t>
      </w:r>
      <w:r w:rsidRPr="00CC3DFF">
        <w:t xml:space="preserve">DL PRS Multiplexing with </w:t>
      </w:r>
      <w:r w:rsidR="00C26061">
        <w:t xml:space="preserve">other </w:t>
      </w:r>
      <w:r w:rsidRPr="00CC3DFF">
        <w:t>NR Signals</w:t>
      </w:r>
      <w:r w:rsidR="00C26061">
        <w:t xml:space="preserve"> </w:t>
      </w:r>
      <w:r w:rsidRPr="00CC3DFF">
        <w:t>/Channels</w:t>
      </w:r>
    </w:p>
    <w:p w14:paraId="7FFAF5FE" w14:textId="567EE0B1" w:rsidR="00CC3DFF" w:rsidRPr="004D74F6" w:rsidRDefault="00CC3DFF" w:rsidP="00C23178">
      <w:pPr>
        <w:pStyle w:val="3GPPAgreements"/>
      </w:pPr>
      <w:r>
        <w:t>PRS is not mapped to any RB that contains SS/PBCH block.</w:t>
      </w:r>
      <w:r w:rsidR="004D74F6">
        <w:t xml:space="preserve"> </w:t>
      </w:r>
      <w:r w:rsidRPr="004D74F6">
        <w:t>The gNB provides SS/PBCH block related information to the UE along with the PRS configuration for each cell.</w:t>
      </w:r>
      <w:r w:rsidR="004D74F6">
        <w:t xml:space="preserve"> [</w:t>
      </w:r>
      <w:r w:rsidR="004D74F6">
        <w:rPr>
          <w:bCs/>
        </w:rPr>
        <w:t xml:space="preserve">Huawei, </w:t>
      </w:r>
      <w:r w:rsidR="000B6935">
        <w:rPr>
          <w:bCs/>
        </w:rPr>
        <w:fldChar w:fldCharType="begin"/>
      </w:r>
      <w:r w:rsidR="000B6935">
        <w:rPr>
          <w:bCs/>
        </w:rPr>
        <w:instrText xml:space="preserve"> REF _Ref5559627 \r \h </w:instrText>
      </w:r>
      <w:r w:rsidR="000B6935">
        <w:rPr>
          <w:bCs/>
        </w:rPr>
      </w:r>
      <w:r w:rsidR="000B6935">
        <w:rPr>
          <w:bCs/>
        </w:rPr>
        <w:fldChar w:fldCharType="separate"/>
      </w:r>
      <w:r w:rsidR="009F0016">
        <w:rPr>
          <w:bCs/>
        </w:rPr>
        <w:t>[2]</w:t>
      </w:r>
      <w:r w:rsidR="000B6935">
        <w:rPr>
          <w:bCs/>
        </w:rPr>
        <w:fldChar w:fldCharType="end"/>
      </w:r>
      <w:r w:rsidR="004D74F6">
        <w:t>]</w:t>
      </w:r>
    </w:p>
    <w:p w14:paraId="1C6AC45A" w14:textId="3071C8FD" w:rsidR="00CC3DFF" w:rsidRDefault="00CC3DFF" w:rsidP="00CC3DFF">
      <w:pPr>
        <w:pStyle w:val="3GPPAgreements"/>
      </w:pPr>
      <w:r w:rsidRPr="002E4530">
        <w:t>New NR PRS being deployed from the first symbol of a slot should be supported and if overlapping between CORESET and PRS happens, PRS can be punctured</w:t>
      </w:r>
      <w:r w:rsidR="00C44DCB">
        <w:t>.</w:t>
      </w:r>
      <w:r w:rsidRPr="002E4530">
        <w:t xml:space="preserve"> </w:t>
      </w:r>
      <w:r w:rsidR="00C44DCB" w:rsidRPr="00834CD0">
        <w:t>DL PRS can be configured to the slot formats with explicit UL transmission except pure UL formats slot, i.e., format 1 and 8-15 but DL PRS can only be configured to DL symbols and/or unknown symbols.</w:t>
      </w:r>
      <w:r w:rsidR="00C44DCB">
        <w:t xml:space="preserve"> </w:t>
      </w:r>
      <w:r w:rsidR="002C554B">
        <w:t>[</w:t>
      </w:r>
      <w:r w:rsidRPr="002E4530">
        <w:t>Samsung</w:t>
      </w:r>
      <w:r w:rsidR="002C554B">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rsidR="002C554B">
        <w:t>]</w:t>
      </w:r>
    </w:p>
    <w:p w14:paraId="46FB727B" w14:textId="7103940B" w:rsidR="00CC3DFF" w:rsidRDefault="00CC3DFF" w:rsidP="00CC3DFF">
      <w:pPr>
        <w:pStyle w:val="3GPPAgreements"/>
      </w:pPr>
      <w:r>
        <w:t xml:space="preserve">DL PRS transmissions are multiplexed in time with other DL reference signals / channels </w:t>
      </w:r>
      <w:r w:rsidR="002C554B">
        <w:t>[</w:t>
      </w:r>
      <w:r>
        <w:t>Intel</w:t>
      </w:r>
      <w:r w:rsidR="002C554B">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rsidR="002C554B">
        <w:t>]</w:t>
      </w:r>
    </w:p>
    <w:p w14:paraId="6D4F2016" w14:textId="45751F57" w:rsidR="00C26061" w:rsidRDefault="00C26061" w:rsidP="00C26061">
      <w:pPr>
        <w:pStyle w:val="3GPPAgreements"/>
      </w:pPr>
      <w:r>
        <w:t xml:space="preserve">Discuss whether the positioning reference signal can also be allocated at the control region to be FDMed with CORESET [Mediatek, </w:t>
      </w:r>
      <w:r w:rsidR="000B6935">
        <w:fldChar w:fldCharType="begin"/>
      </w:r>
      <w:r w:rsidR="000B6935">
        <w:instrText xml:space="preserve"> REF _Ref5560225 \r \h </w:instrText>
      </w:r>
      <w:r w:rsidR="000B6935">
        <w:fldChar w:fldCharType="separate"/>
      </w:r>
      <w:r w:rsidR="009F0016">
        <w:t>[9]</w:t>
      </w:r>
      <w:r w:rsidR="000B6935">
        <w:fldChar w:fldCharType="end"/>
      </w:r>
      <w:r>
        <w:t>]</w:t>
      </w:r>
    </w:p>
    <w:p w14:paraId="38C6F938" w14:textId="0D1512A9" w:rsidR="00A57947" w:rsidRDefault="00A57947" w:rsidP="00A57947">
      <w:pPr>
        <w:pStyle w:val="3GPPAgreements"/>
      </w:pPr>
      <w:r w:rsidRPr="00A57947">
        <w:t xml:space="preserve">A set of PRS resources represents a beam direction can be multiplexed in either time-domain and/or frequency-domain depending on the gNB capability [Sony, </w:t>
      </w:r>
      <w:r w:rsidR="000B6935">
        <w:fldChar w:fldCharType="begin"/>
      </w:r>
      <w:r w:rsidR="000B6935">
        <w:instrText xml:space="preserve"> REF _Ref5559228 \r \h </w:instrText>
      </w:r>
      <w:r w:rsidR="000B6935">
        <w:fldChar w:fldCharType="separate"/>
      </w:r>
      <w:r w:rsidR="009F0016">
        <w:t>[6]</w:t>
      </w:r>
      <w:r w:rsidR="000B6935">
        <w:fldChar w:fldCharType="end"/>
      </w:r>
      <w:r w:rsidRPr="00A57947">
        <w:t>]</w:t>
      </w:r>
    </w:p>
    <w:p w14:paraId="1F2E2604" w14:textId="3D329540" w:rsidR="000774B4" w:rsidRPr="00A57947" w:rsidRDefault="000774B4" w:rsidP="00A57947">
      <w:pPr>
        <w:pStyle w:val="3GPPAgreements"/>
      </w:pPr>
      <w:r>
        <w:t>S</w:t>
      </w:r>
      <w:r w:rsidRPr="00C54E2F">
        <w:t xml:space="preserve">upport the </w:t>
      </w:r>
      <w:r>
        <w:t xml:space="preserve">NR </w:t>
      </w:r>
      <w:r w:rsidRPr="00D44ADA">
        <w:t xml:space="preserve">PRS </w:t>
      </w:r>
      <w:r>
        <w:t>design with Primary PRS (P-PRS) and Secondary PRS (S-PRS) for DL positioning. T</w:t>
      </w:r>
      <w:r w:rsidRPr="000774B4">
        <w:rPr>
          <w:rFonts w:eastAsiaTheme="minorEastAsia"/>
        </w:rPr>
        <w:t xml:space="preserve">he </w:t>
      </w:r>
      <w:r w:rsidRPr="007F3D5A">
        <w:t>S-PRS is configured independent of P-PRS</w:t>
      </w:r>
      <w:r w:rsidR="00FC3C59">
        <w:t xml:space="preserve">. The S-PRS may or may not be overlapping with the OFDM symbols/RBs/REs of </w:t>
      </w:r>
      <w:r w:rsidR="009375D0">
        <w:t xml:space="preserve">other NR </w:t>
      </w:r>
      <w:r w:rsidR="00FC3C59">
        <w:t>DL signals</w:t>
      </w:r>
      <w:r w:rsidR="009375D0">
        <w:t>/channels</w:t>
      </w:r>
      <w:r>
        <w:t xml:space="preserve"> [CATT, </w:t>
      </w:r>
      <w:r w:rsidRPr="000774B4">
        <w:t>[15]]</w:t>
      </w:r>
      <w:r>
        <w:t xml:space="preserve">. </w:t>
      </w:r>
    </w:p>
    <w:p w14:paraId="444428CE" w14:textId="0CE96B8E" w:rsidR="00340965" w:rsidRPr="004D74F6" w:rsidRDefault="00340965" w:rsidP="00340965">
      <w:pPr>
        <w:pStyle w:val="3GPPAgreements"/>
      </w:pPr>
      <w:r>
        <w:rPr>
          <w:rFonts w:hint="eastAsia"/>
        </w:rPr>
        <w:t>NR</w:t>
      </w:r>
      <w:r>
        <w:t xml:space="preserve"> </w:t>
      </w:r>
      <w:r w:rsidRPr="003409AE">
        <w:rPr>
          <w:rFonts w:hint="eastAsia"/>
        </w:rPr>
        <w:t>should</w:t>
      </w:r>
      <w:r w:rsidRPr="003409AE">
        <w:t xml:space="preserve"> define a new PRS that supports tracking process to improve the ranging accuracy.</w:t>
      </w:r>
      <w:r>
        <w:t xml:space="preserve"> </w:t>
      </w:r>
      <w:r w:rsidR="00942C27">
        <w:rPr>
          <w:rFonts w:hint="eastAsia"/>
        </w:rPr>
        <w:t>i</w:t>
      </w:r>
      <w:r w:rsidR="00942C27">
        <w:t xml:space="preserve">.e. </w:t>
      </w:r>
      <w:r w:rsidR="007E6B70">
        <w:t>Low Power Embedded</w:t>
      </w:r>
      <w:r w:rsidRPr="003409AE">
        <w:t xml:space="preserve"> </w:t>
      </w:r>
      <w:r w:rsidR="007E6B70">
        <w:t>P</w:t>
      </w:r>
      <w:r w:rsidRPr="003409AE">
        <w:t xml:space="preserve">RS </w:t>
      </w:r>
      <w:r>
        <w:t>[</w:t>
      </w:r>
      <w:r w:rsidRPr="000B6935">
        <w:rPr>
          <w:kern w:val="2"/>
        </w:rPr>
        <w:t>BUPT</w:t>
      </w:r>
      <w:r w:rsidRPr="000B6935">
        <w:rPr>
          <w:rFonts w:hint="eastAsia"/>
          <w:kern w:val="2"/>
        </w:rPr>
        <w:t>,</w:t>
      </w:r>
      <w:r w:rsidRPr="000B6935">
        <w:rPr>
          <w:kern w:val="2"/>
        </w:rPr>
        <w:t xml:space="preserve"> </w:t>
      </w:r>
      <w:r w:rsidRPr="000B6935">
        <w:rPr>
          <w:rFonts w:hint="eastAsia"/>
          <w:kern w:val="2"/>
        </w:rPr>
        <w:t>ZTE</w:t>
      </w:r>
      <w:r w:rsidRPr="000B6935">
        <w:rPr>
          <w:kern w:val="2"/>
        </w:rPr>
        <w:t xml:space="preserve">, CAICT, </w:t>
      </w:r>
      <w:r>
        <w:rPr>
          <w:kern w:val="2"/>
        </w:rPr>
        <w:fldChar w:fldCharType="begin"/>
      </w:r>
      <w:r>
        <w:rPr>
          <w:kern w:val="2"/>
        </w:rPr>
        <w:instrText xml:space="preserve"> REF _Ref5561135 \r \h </w:instrText>
      </w:r>
      <w:r>
        <w:rPr>
          <w:kern w:val="2"/>
        </w:rPr>
      </w:r>
      <w:r>
        <w:rPr>
          <w:kern w:val="2"/>
        </w:rPr>
        <w:fldChar w:fldCharType="separate"/>
      </w:r>
      <w:r w:rsidR="009F0016">
        <w:rPr>
          <w:kern w:val="2"/>
        </w:rPr>
        <w:t>[4]</w:t>
      </w:r>
      <w:r>
        <w:rPr>
          <w:kern w:val="2"/>
        </w:rPr>
        <w:fldChar w:fldCharType="end"/>
      </w:r>
      <w:r w:rsidRPr="000B6935">
        <w:rPr>
          <w:kern w:val="2"/>
        </w:rPr>
        <w:t>]</w:t>
      </w:r>
    </w:p>
    <w:p w14:paraId="717CA4E0" w14:textId="77777777" w:rsidR="004D74F6" w:rsidRDefault="004D74F6" w:rsidP="004D74F6">
      <w:pPr>
        <w:pStyle w:val="3GPPText"/>
      </w:pPr>
    </w:p>
    <w:p w14:paraId="50A6C204" w14:textId="77777777" w:rsidR="004D74F6" w:rsidRPr="004D74F6" w:rsidRDefault="004D74F6" w:rsidP="004D74F6">
      <w:pPr>
        <w:pStyle w:val="3GPPAgreements"/>
        <w:numPr>
          <w:ilvl w:val="0"/>
          <w:numId w:val="0"/>
        </w:numPr>
        <w:rPr>
          <w:b/>
        </w:rPr>
      </w:pPr>
      <w:r w:rsidRPr="004D74F6">
        <w:rPr>
          <w:b/>
          <w:highlight w:val="cyan"/>
        </w:rPr>
        <w:t>Potential proposal for agreement:</w:t>
      </w:r>
    </w:p>
    <w:p w14:paraId="1A0341B1" w14:textId="718F0EE8" w:rsidR="00C26061" w:rsidRPr="00C26061" w:rsidRDefault="00C26061" w:rsidP="00CC3DFF">
      <w:pPr>
        <w:pStyle w:val="3GPPAgreements"/>
      </w:pPr>
      <w:r w:rsidRPr="00C26061">
        <w:t>Discuss and select among the following alternatives:</w:t>
      </w:r>
    </w:p>
    <w:p w14:paraId="63D45562" w14:textId="511CE23E" w:rsidR="00C26061" w:rsidRPr="00C26061" w:rsidRDefault="00C26061" w:rsidP="00C26061">
      <w:pPr>
        <w:pStyle w:val="3GPPAgreements"/>
        <w:numPr>
          <w:ilvl w:val="1"/>
          <w:numId w:val="8"/>
        </w:numPr>
        <w:rPr>
          <w:b/>
        </w:rPr>
      </w:pPr>
      <w:r w:rsidRPr="00C26061">
        <w:t xml:space="preserve">DL PRS transmissions are multiplexed in time with other DL reference signals </w:t>
      </w:r>
      <w:r>
        <w:t xml:space="preserve">or physical </w:t>
      </w:r>
      <w:r w:rsidRPr="00C26061">
        <w:t>channels</w:t>
      </w:r>
    </w:p>
    <w:p w14:paraId="0987B08A" w14:textId="51AC764F" w:rsidR="00CC3DFF" w:rsidRPr="000B6935" w:rsidRDefault="00CC3DFF" w:rsidP="00C26061">
      <w:pPr>
        <w:pStyle w:val="3GPPAgreements"/>
        <w:numPr>
          <w:ilvl w:val="1"/>
          <w:numId w:val="8"/>
        </w:numPr>
        <w:rPr>
          <w:b/>
        </w:rPr>
      </w:pPr>
      <w:r w:rsidRPr="00C26061">
        <w:t>DL PRS is not mapped to any resources that contains SS/PBCH</w:t>
      </w:r>
    </w:p>
    <w:p w14:paraId="13C60FE7" w14:textId="77777777" w:rsidR="000B6935" w:rsidRPr="00C26061" w:rsidRDefault="000B6935" w:rsidP="000B6935">
      <w:pPr>
        <w:pStyle w:val="3GPPText"/>
      </w:pPr>
    </w:p>
    <w:p w14:paraId="59FB07FD" w14:textId="383D1D8C" w:rsidR="00CC3DFF" w:rsidRPr="00CC3DFF" w:rsidRDefault="00CC3DFF" w:rsidP="006A4C70">
      <w:pPr>
        <w:pStyle w:val="Heading2"/>
        <w:tabs>
          <w:tab w:val="clear" w:pos="5255"/>
          <w:tab w:val="num" w:pos="300"/>
        </w:tabs>
        <w:ind w:left="284" w:hanging="284"/>
      </w:pPr>
      <w:r w:rsidRPr="00CC3DFF">
        <w:t xml:space="preserve">Aspect </w:t>
      </w:r>
      <w:r w:rsidR="006A4C70">
        <w:t>8</w:t>
      </w:r>
      <w:r w:rsidRPr="00CC3DFF">
        <w:t>. DL PRS and Relationship with DL BWPs</w:t>
      </w:r>
    </w:p>
    <w:p w14:paraId="0E6E52A6" w14:textId="2EB32EE3" w:rsidR="00CC3DFF" w:rsidRPr="00CC3DFF" w:rsidRDefault="004D74F6" w:rsidP="004D74F6">
      <w:pPr>
        <w:pStyle w:val="3GPPText"/>
      </w:pPr>
      <w:r>
        <w:t>The following views were expressed with respect to DL PRS configuration and relationship to DL BWPs.</w:t>
      </w:r>
    </w:p>
    <w:p w14:paraId="396566B3" w14:textId="07A95D45" w:rsidR="00CC3DFF" w:rsidRDefault="004D74F6" w:rsidP="00CC3DFF">
      <w:pPr>
        <w:pStyle w:val="3GPPAgreements"/>
      </w:pPr>
      <w:r>
        <w:t>The following is proposed in [</w:t>
      </w:r>
      <w:r w:rsidR="00CC3DFF">
        <w:t>Intel</w:t>
      </w:r>
      <w:r>
        <w:t>,</w:t>
      </w:r>
      <w:r w:rsidR="000B6935">
        <w:t xml:space="preserve"> </w:t>
      </w:r>
      <w:r w:rsidR="000B6935">
        <w:fldChar w:fldCharType="begin"/>
      </w:r>
      <w:r w:rsidR="000B6935">
        <w:instrText xml:space="preserve"> REF _Ref5559221 \r \h </w:instrText>
      </w:r>
      <w:r w:rsidR="000B6935">
        <w:fldChar w:fldCharType="separate"/>
      </w:r>
      <w:r w:rsidR="009F0016">
        <w:t>[7]</w:t>
      </w:r>
      <w:r w:rsidR="000B6935">
        <w:fldChar w:fldCharType="end"/>
      </w:r>
      <w:r>
        <w:t>]</w:t>
      </w:r>
      <w:r w:rsidR="00CC3DFF">
        <w:t>:</w:t>
      </w:r>
    </w:p>
    <w:p w14:paraId="0221A3F1" w14:textId="77777777" w:rsidR="00CC3DFF" w:rsidRPr="005A0706" w:rsidRDefault="00CC3DFF" w:rsidP="004D74F6">
      <w:pPr>
        <w:pStyle w:val="3GPPAgreements"/>
        <w:numPr>
          <w:ilvl w:val="1"/>
          <w:numId w:val="8"/>
        </w:numPr>
      </w:pPr>
      <w:r w:rsidRPr="005A0706">
        <w:t>NR DL PRS Resources are configured independently of NR DL BWPs</w:t>
      </w:r>
    </w:p>
    <w:p w14:paraId="5F9B0FE4" w14:textId="77777777" w:rsidR="00CC3DFF" w:rsidRPr="005A0706" w:rsidRDefault="00CC3DFF" w:rsidP="004D74F6">
      <w:pPr>
        <w:pStyle w:val="3GPPAgreements"/>
        <w:numPr>
          <w:ilvl w:val="1"/>
          <w:numId w:val="8"/>
        </w:numPr>
      </w:pPr>
      <w:r w:rsidRPr="005A0706">
        <w:t>UE expects that one of the configured DL BWPs is associated with NR DL PRS Resources (Pool)</w:t>
      </w:r>
    </w:p>
    <w:p w14:paraId="5ABD98A3" w14:textId="77777777" w:rsidR="00CC3DFF" w:rsidRPr="005A0706" w:rsidRDefault="00CC3DFF" w:rsidP="004D74F6">
      <w:pPr>
        <w:pStyle w:val="3GPPAgreements"/>
        <w:numPr>
          <w:ilvl w:val="1"/>
          <w:numId w:val="8"/>
        </w:numPr>
      </w:pPr>
      <w:r w:rsidRPr="005A0706">
        <w:t>UE processes NR DL PRS within DL BWP, associated with NR DL PRS</w:t>
      </w:r>
    </w:p>
    <w:p w14:paraId="36958AE5" w14:textId="77777777" w:rsidR="00CC3DFF" w:rsidRPr="005A0706" w:rsidRDefault="00CC3DFF" w:rsidP="004D74F6">
      <w:pPr>
        <w:pStyle w:val="3GPPAgreements"/>
        <w:numPr>
          <w:ilvl w:val="1"/>
          <w:numId w:val="8"/>
        </w:numPr>
      </w:pPr>
      <w:r w:rsidRPr="005A0706">
        <w:t>DL PRS processing bandwidth is up to UE capability and can be less than the bandwidth of DL PRS</w:t>
      </w:r>
    </w:p>
    <w:p w14:paraId="21FE3954" w14:textId="0AD21551" w:rsidR="00CC3DFF" w:rsidRDefault="004D74F6" w:rsidP="00CC3DFF">
      <w:pPr>
        <w:pStyle w:val="3GPPAgreements"/>
      </w:pPr>
      <w:r>
        <w:t xml:space="preserve">The following views are expressed in </w:t>
      </w:r>
      <w:r w:rsidR="002C554B">
        <w:t>[</w:t>
      </w:r>
      <w:r w:rsidR="00CC3DFF">
        <w:t>Huawei</w:t>
      </w:r>
      <w:r w:rsidR="002C554B">
        <w:t xml:space="preserve">, </w:t>
      </w:r>
      <w:r w:rsidR="000B6935">
        <w:fldChar w:fldCharType="begin"/>
      </w:r>
      <w:r w:rsidR="000B6935">
        <w:instrText xml:space="preserve"> REF _Ref5559627 \r \h </w:instrText>
      </w:r>
      <w:r w:rsidR="000B6935">
        <w:fldChar w:fldCharType="separate"/>
      </w:r>
      <w:r w:rsidR="009F0016">
        <w:t>[2]</w:t>
      </w:r>
      <w:r w:rsidR="000B6935">
        <w:fldChar w:fldCharType="end"/>
      </w:r>
      <w:r w:rsidR="002C554B">
        <w:t>]</w:t>
      </w:r>
      <w:r>
        <w:t>:</w:t>
      </w:r>
    </w:p>
    <w:p w14:paraId="30E9FF98" w14:textId="77777777" w:rsidR="00CC3DFF" w:rsidRPr="00F5258C" w:rsidRDefault="00CC3DFF" w:rsidP="00CC3DFF">
      <w:pPr>
        <w:pStyle w:val="3GPPAgreements"/>
        <w:numPr>
          <w:ilvl w:val="1"/>
          <w:numId w:val="8"/>
        </w:numPr>
      </w:pPr>
      <w:r w:rsidRPr="00482A92">
        <w:t>BWP-specific PRS is not supported</w:t>
      </w:r>
      <w:r>
        <w:t xml:space="preserve">. </w:t>
      </w:r>
      <w:r w:rsidRPr="00F5258C">
        <w:t>PRS resources are configured on a per-cell basis.</w:t>
      </w:r>
    </w:p>
    <w:p w14:paraId="1BFF26EA" w14:textId="77777777" w:rsidR="00CC3DFF" w:rsidRPr="00F5258C" w:rsidRDefault="00CC3DFF" w:rsidP="00CC3DFF">
      <w:pPr>
        <w:pStyle w:val="3GPPAgreements"/>
        <w:numPr>
          <w:ilvl w:val="1"/>
          <w:numId w:val="8"/>
        </w:numPr>
      </w:pPr>
      <w:r w:rsidRPr="00F5258C">
        <w:lastRenderedPageBreak/>
        <w:t>The PRS configuration for a cell can include multiple PRS resources with different numerologies</w:t>
      </w:r>
    </w:p>
    <w:p w14:paraId="2684976E" w14:textId="77777777" w:rsidR="00CC3DFF" w:rsidRDefault="00CC3DFF" w:rsidP="00CC3DFF">
      <w:pPr>
        <w:pStyle w:val="3GPPAgreements"/>
        <w:numPr>
          <w:ilvl w:val="1"/>
          <w:numId w:val="8"/>
        </w:numPr>
      </w:pPr>
      <w:r w:rsidRPr="00F5258C">
        <w:t>For intra-frequency measurement, if the measurement gap is not configured, the UE is expected to measure the PRS resource with the numerology of the active DP BWP and within the bandwidth of the active DL BWP.</w:t>
      </w:r>
    </w:p>
    <w:p w14:paraId="35870031" w14:textId="37DC0360" w:rsidR="002C554B" w:rsidRDefault="00CC3DFF" w:rsidP="002C554B">
      <w:pPr>
        <w:pStyle w:val="3GPPAgreements"/>
      </w:pPr>
      <w:r>
        <w:t xml:space="preserve">The following PRS configurations should be supported </w:t>
      </w:r>
      <w:r w:rsidR="002C554B">
        <w:t xml:space="preserve">[Samsung, </w:t>
      </w:r>
      <w:r w:rsidR="000B6935">
        <w:fldChar w:fldCharType="begin"/>
      </w:r>
      <w:r w:rsidR="000B6935">
        <w:instrText xml:space="preserve"> REF _Ref5559609 \r \h </w:instrText>
      </w:r>
      <w:r w:rsidR="000B6935">
        <w:fldChar w:fldCharType="separate"/>
      </w:r>
      <w:r w:rsidR="009F0016">
        <w:t>[8]</w:t>
      </w:r>
      <w:r w:rsidR="000B6935">
        <w:fldChar w:fldCharType="end"/>
      </w:r>
      <w:r w:rsidR="002C554B">
        <w:t>]</w:t>
      </w:r>
    </w:p>
    <w:p w14:paraId="0F15A568" w14:textId="77777777" w:rsidR="00CC3DFF" w:rsidRPr="009C2982" w:rsidRDefault="00CC3DFF" w:rsidP="00CC3DFF">
      <w:pPr>
        <w:pStyle w:val="3GPPAgreements"/>
        <w:numPr>
          <w:ilvl w:val="1"/>
          <w:numId w:val="8"/>
        </w:numPr>
      </w:pPr>
      <w:r>
        <w:t>Alt1: PRS is configured in the active BWP;</w:t>
      </w:r>
    </w:p>
    <w:p w14:paraId="4C775049" w14:textId="77777777" w:rsidR="00CC3DFF" w:rsidRPr="00774512" w:rsidRDefault="00CC3DFF" w:rsidP="00CC3DFF">
      <w:pPr>
        <w:pStyle w:val="3GPPAgreements"/>
        <w:numPr>
          <w:ilvl w:val="1"/>
          <w:numId w:val="8"/>
        </w:numPr>
      </w:pPr>
      <w:r>
        <w:t>Alt2: PRS is configured in a common BWP containing SSB;</w:t>
      </w:r>
    </w:p>
    <w:p w14:paraId="184FE1A1" w14:textId="77777777" w:rsidR="00CC3DFF" w:rsidRPr="00222B44" w:rsidRDefault="00CC3DFF" w:rsidP="00CC3DFF">
      <w:pPr>
        <w:pStyle w:val="3GPPAgreements"/>
        <w:numPr>
          <w:ilvl w:val="1"/>
          <w:numId w:val="8"/>
        </w:numPr>
      </w:pPr>
      <w:r w:rsidRPr="00774512">
        <w:t>Alt3:  PRS is configured in a dedicated BWP with the largest bandwidth or subcarrier spacing</w:t>
      </w:r>
      <w:r>
        <w:t>.</w:t>
      </w:r>
    </w:p>
    <w:p w14:paraId="4B8FA08C" w14:textId="1DA070BC" w:rsidR="00CC3DFF" w:rsidRPr="002C0005" w:rsidRDefault="00CC3DFF" w:rsidP="00CC3DFF">
      <w:pPr>
        <w:pStyle w:val="3GPPAgreements"/>
      </w:pPr>
      <w:bookmarkStart w:id="10" w:name="Pro3"/>
      <w:r w:rsidRPr="002C0005">
        <w:t>The bandwidth of DL PRS is not limited to the bandwidth of UE’s</w:t>
      </w:r>
      <w:r>
        <w:t xml:space="preserve"> active BWP </w:t>
      </w:r>
      <w:r w:rsidR="002C554B">
        <w:t>[</w:t>
      </w:r>
      <w:r>
        <w:t>vivo</w:t>
      </w:r>
      <w:r w:rsidR="002C554B">
        <w:t xml:space="preserve">, </w:t>
      </w:r>
      <w:r w:rsidR="000B6935">
        <w:fldChar w:fldCharType="begin"/>
      </w:r>
      <w:r w:rsidR="000B6935">
        <w:instrText xml:space="preserve"> REF _Ref5560112 \r \h </w:instrText>
      </w:r>
      <w:r w:rsidR="000B6935">
        <w:fldChar w:fldCharType="separate"/>
      </w:r>
      <w:r w:rsidR="009F0016">
        <w:t>[3]</w:t>
      </w:r>
      <w:r w:rsidR="000B6935">
        <w:fldChar w:fldCharType="end"/>
      </w:r>
      <w:r w:rsidR="002C554B">
        <w:t>]</w:t>
      </w:r>
    </w:p>
    <w:p w14:paraId="3C12C311" w14:textId="202F00D0" w:rsidR="00CC3DFF" w:rsidRDefault="00CC3DFF" w:rsidP="002C554B">
      <w:pPr>
        <w:pStyle w:val="3GPPAgreements"/>
        <w:numPr>
          <w:ilvl w:val="1"/>
          <w:numId w:val="8"/>
        </w:numPr>
      </w:pPr>
      <w:r w:rsidRPr="002C0005">
        <w:t>Reuse measurement gap when the PRS bandwidth is larger than the bandwidth of UE’s active BWP.</w:t>
      </w:r>
      <w:bookmarkEnd w:id="10"/>
    </w:p>
    <w:p w14:paraId="340A15F7" w14:textId="4E53C282" w:rsidR="005B79EA" w:rsidRDefault="005B79EA" w:rsidP="005B79EA">
      <w:pPr>
        <w:pStyle w:val="3GPPAgreements"/>
      </w:pPr>
      <w:r w:rsidRPr="005B79EA">
        <w:t>The new DL positioning reference signals (DL PRS) should be configurable independently from the BWPs (similar t</w:t>
      </w:r>
      <w:r>
        <w:t>o NR Rel-15 CSI-RS for L3-RSRP) [Qualcomm,</w:t>
      </w:r>
      <w:r w:rsidR="000B6935">
        <w:t xml:space="preserve"> </w:t>
      </w:r>
      <w:r w:rsidR="000B6935">
        <w:fldChar w:fldCharType="begin"/>
      </w:r>
      <w:r w:rsidR="000B6935">
        <w:instrText xml:space="preserve"> REF _Ref5559586 \r \h </w:instrText>
      </w:r>
      <w:r w:rsidR="000B6935">
        <w:fldChar w:fldCharType="separate"/>
      </w:r>
      <w:r w:rsidR="009F0016">
        <w:t>[13]</w:t>
      </w:r>
      <w:r w:rsidR="000B6935">
        <w:fldChar w:fldCharType="end"/>
      </w:r>
      <w:r>
        <w:t>]</w:t>
      </w:r>
    </w:p>
    <w:p w14:paraId="554ED0D4" w14:textId="7E59C3AC" w:rsidR="0032702F" w:rsidRPr="00457FDC" w:rsidRDefault="0032702F" w:rsidP="0032702F">
      <w:pPr>
        <w:pStyle w:val="3GPPAgreements"/>
      </w:pPr>
      <w:r w:rsidRPr="00457FDC">
        <w:rPr>
          <w:rFonts w:hint="eastAsia"/>
        </w:rPr>
        <w:t xml:space="preserve">The configuration of the NR PRS bandwidth is not limited to </w:t>
      </w:r>
      <w:r w:rsidRPr="00457FDC">
        <w:t>the</w:t>
      </w:r>
      <w:r>
        <w:rPr>
          <w:rFonts w:hint="eastAsia"/>
        </w:rPr>
        <w:t xml:space="preserve"> UE active BWP</w:t>
      </w:r>
      <w:r>
        <w:t xml:space="preserve"> [CMCC,</w:t>
      </w:r>
      <w:r w:rsidR="000B6935">
        <w:t xml:space="preserve"> </w:t>
      </w:r>
      <w:r w:rsidR="000B6935">
        <w:fldChar w:fldCharType="begin"/>
      </w:r>
      <w:r w:rsidR="000B6935">
        <w:instrText xml:space="preserve"> REF _Ref5559541 \r \h </w:instrText>
      </w:r>
      <w:r w:rsidR="000B6935">
        <w:fldChar w:fldCharType="separate"/>
      </w:r>
      <w:r w:rsidR="009F0016">
        <w:t>[11]</w:t>
      </w:r>
      <w:r w:rsidR="000B6935">
        <w:fldChar w:fldCharType="end"/>
      </w:r>
      <w:r>
        <w:t>]</w:t>
      </w:r>
    </w:p>
    <w:p w14:paraId="6BD13E45" w14:textId="77777777" w:rsidR="0032702F" w:rsidRPr="005B79EA" w:rsidRDefault="0032702F" w:rsidP="00C44DCB">
      <w:pPr>
        <w:pStyle w:val="3GPPAgreements"/>
        <w:numPr>
          <w:ilvl w:val="0"/>
          <w:numId w:val="0"/>
        </w:numPr>
        <w:ind w:left="284"/>
      </w:pPr>
    </w:p>
    <w:p w14:paraId="5CFCECB3" w14:textId="77777777" w:rsidR="004D74F6" w:rsidRPr="004D74F6" w:rsidRDefault="004D74F6" w:rsidP="004D74F6">
      <w:pPr>
        <w:pStyle w:val="3GPPAgreements"/>
        <w:numPr>
          <w:ilvl w:val="0"/>
          <w:numId w:val="0"/>
        </w:numPr>
        <w:rPr>
          <w:b/>
        </w:rPr>
      </w:pPr>
      <w:r w:rsidRPr="004D74F6">
        <w:rPr>
          <w:b/>
          <w:highlight w:val="cyan"/>
        </w:rPr>
        <w:t>Potential proposal for agreement:</w:t>
      </w:r>
    </w:p>
    <w:p w14:paraId="2C432ABC" w14:textId="7AF8105D" w:rsidR="00813056" w:rsidRPr="005A0706" w:rsidRDefault="00813056" w:rsidP="00813056">
      <w:pPr>
        <w:pStyle w:val="3GPPAgreements"/>
      </w:pPr>
      <w:r w:rsidRPr="005A0706">
        <w:t xml:space="preserve">DL PRS Resources are configured independently of </w:t>
      </w:r>
      <w:r>
        <w:t>UE</w:t>
      </w:r>
      <w:r w:rsidRPr="005A0706">
        <w:t xml:space="preserve"> DL BWPs</w:t>
      </w:r>
    </w:p>
    <w:p w14:paraId="27CB27FE" w14:textId="54B4A481" w:rsidR="00813056" w:rsidRPr="005A0706" w:rsidRDefault="00813056" w:rsidP="00813056">
      <w:pPr>
        <w:pStyle w:val="3GPPAgreements"/>
      </w:pPr>
      <w:r w:rsidRPr="005A0706">
        <w:t xml:space="preserve">UE expects that one of the configured DL BWPs is associated </w:t>
      </w:r>
      <w:r w:rsidR="00A65034">
        <w:t>with</w:t>
      </w:r>
      <w:r w:rsidR="000B6935">
        <w:t xml:space="preserve"> </w:t>
      </w:r>
      <w:r>
        <w:t>NR DL PRS</w:t>
      </w:r>
    </w:p>
    <w:p w14:paraId="431669A8" w14:textId="77777777" w:rsidR="004D74F6" w:rsidRDefault="004D74F6" w:rsidP="002C554B">
      <w:pPr>
        <w:pStyle w:val="3GPPText"/>
      </w:pPr>
    </w:p>
    <w:p w14:paraId="796CAFDA" w14:textId="5D930BA1" w:rsidR="000B6935" w:rsidRDefault="00CC3DFF" w:rsidP="00536870">
      <w:pPr>
        <w:pStyle w:val="Heading2"/>
        <w:tabs>
          <w:tab w:val="clear" w:pos="5255"/>
          <w:tab w:val="num" w:pos="300"/>
        </w:tabs>
        <w:ind w:left="284" w:hanging="284"/>
      </w:pPr>
      <w:r>
        <w:t xml:space="preserve">Aspect </w:t>
      </w:r>
      <w:r w:rsidR="006A4C70">
        <w:t>9</w:t>
      </w:r>
      <w:r>
        <w:t xml:space="preserve">. Use of Legacy </w:t>
      </w:r>
      <w:r w:rsidR="00434DE3" w:rsidRPr="00CC3DFF">
        <w:t xml:space="preserve">RS for </w:t>
      </w:r>
      <w:r>
        <w:t>NR P</w:t>
      </w:r>
      <w:r w:rsidR="00434DE3" w:rsidRPr="00FC2A9F">
        <w:t>ositioning</w:t>
      </w:r>
    </w:p>
    <w:p w14:paraId="09DD7513" w14:textId="3C07C00F" w:rsidR="00434DE3" w:rsidRPr="00FC2A9F" w:rsidRDefault="00434DE3" w:rsidP="00434DE3">
      <w:pPr>
        <w:pStyle w:val="3GPPAgreements"/>
      </w:pPr>
      <w:r w:rsidRPr="00FC2A9F">
        <w:t xml:space="preserve">Using existing CSI-RS/TRS for NR positioning should be supported as a baseline and the new PRS can be configured when necessary </w:t>
      </w:r>
      <w:r w:rsidR="00961E60">
        <w:t>[</w:t>
      </w:r>
      <w:r w:rsidRPr="00FC2A9F">
        <w:t>Samsung</w:t>
      </w:r>
      <w:r w:rsidR="00961E60">
        <w:t xml:space="preserve">, </w:t>
      </w:r>
      <w:r w:rsidR="000B6935">
        <w:fldChar w:fldCharType="begin"/>
      </w:r>
      <w:r w:rsidR="000B6935">
        <w:instrText xml:space="preserve"> REF _Ref5559609 \r \h </w:instrText>
      </w:r>
      <w:r w:rsidR="000B6935">
        <w:fldChar w:fldCharType="separate"/>
      </w:r>
      <w:r w:rsidR="009F0016">
        <w:t>[8]</w:t>
      </w:r>
      <w:r w:rsidR="000B6935">
        <w:fldChar w:fldCharType="end"/>
      </w:r>
      <w:r w:rsidR="00961E60">
        <w:t>]</w:t>
      </w:r>
    </w:p>
    <w:p w14:paraId="0FE11480" w14:textId="1743773C" w:rsidR="00434DE3" w:rsidRPr="00FC2A9F" w:rsidRDefault="00434DE3" w:rsidP="00434DE3">
      <w:pPr>
        <w:pStyle w:val="3GPPAgreements"/>
      </w:pPr>
      <w:r w:rsidRPr="00FC2A9F">
        <w:t xml:space="preserve">Support a new PRS which cannot be configured as a part of CSI-RS </w:t>
      </w:r>
      <w:r w:rsidR="00961E60">
        <w:t>[</w:t>
      </w:r>
      <w:r w:rsidRPr="00FC2A9F">
        <w:t>Mitsubishi</w:t>
      </w:r>
      <w:r w:rsidR="00961E60">
        <w:t xml:space="preserve">, </w:t>
      </w:r>
      <w:r w:rsidR="000B6935">
        <w:fldChar w:fldCharType="begin"/>
      </w:r>
      <w:r w:rsidR="000B6935">
        <w:instrText xml:space="preserve"> REF _Ref5560160 \r \h </w:instrText>
      </w:r>
      <w:r w:rsidR="000B6935">
        <w:fldChar w:fldCharType="separate"/>
      </w:r>
      <w:r w:rsidR="009F0016">
        <w:t>[10]</w:t>
      </w:r>
      <w:r w:rsidR="000B6935">
        <w:fldChar w:fldCharType="end"/>
      </w:r>
      <w:r w:rsidR="00961E60">
        <w:t>]</w:t>
      </w:r>
    </w:p>
    <w:p w14:paraId="48DC27A0" w14:textId="1242018E" w:rsidR="00434DE3" w:rsidRDefault="00434DE3" w:rsidP="00434DE3">
      <w:pPr>
        <w:pStyle w:val="3GPPAgreements"/>
      </w:pPr>
      <w:r w:rsidRPr="000C375D">
        <w:t xml:space="preserve">Allow configuring CSI-RS resources as PRS resources, including new staggering patterns for such CSI-RS resources, and allow configuring certain SSBs as PRS resources </w:t>
      </w:r>
      <w:r w:rsidR="00961E60">
        <w:t>[</w:t>
      </w:r>
      <w:r w:rsidRPr="000C375D">
        <w:t>Q</w:t>
      </w:r>
      <w:r w:rsidR="00813056">
        <w:t xml:space="preserve">ualcomm, </w:t>
      </w:r>
      <w:r w:rsidR="000B6935">
        <w:fldChar w:fldCharType="begin"/>
      </w:r>
      <w:r w:rsidR="000B6935">
        <w:instrText xml:space="preserve"> REF _Ref5559586 \r \h </w:instrText>
      </w:r>
      <w:r w:rsidR="000B6935">
        <w:fldChar w:fldCharType="separate"/>
      </w:r>
      <w:r w:rsidR="009F0016">
        <w:t>[13]</w:t>
      </w:r>
      <w:r w:rsidR="000B6935">
        <w:fldChar w:fldCharType="end"/>
      </w:r>
      <w:r w:rsidR="00961E60">
        <w:t>]</w:t>
      </w:r>
    </w:p>
    <w:p w14:paraId="444B09C2" w14:textId="722DF24E" w:rsidR="00434DE3" w:rsidRPr="00B854D6" w:rsidRDefault="00434DE3" w:rsidP="00C77DAC">
      <w:pPr>
        <w:pStyle w:val="3GPPAgreements"/>
      </w:pPr>
      <w:r w:rsidRPr="00B854D6">
        <w:t>Support the NR PRS design based on the existing framework of the NR CSI-RS with possible modification and enhancement on the sequence generation, resource mapping, resource grouping, and the resource configuration, such as transmission period and offset, and allowing the configuration the orthogonal CSI-RS resources transmitted from the neighboring cells from the purpose of PRS muting and interference avoidance</w:t>
      </w:r>
      <w:r>
        <w:t xml:space="preserve"> </w:t>
      </w:r>
      <w:r w:rsidR="00961E60">
        <w:t>[</w:t>
      </w:r>
      <w:r>
        <w:t>CATT</w:t>
      </w:r>
      <w:r w:rsidR="00961E60">
        <w:t xml:space="preserve">, </w:t>
      </w:r>
      <w:r w:rsidR="000B6935">
        <w:fldChar w:fldCharType="begin"/>
      </w:r>
      <w:r w:rsidR="000B6935">
        <w:instrText xml:space="preserve"> REF _Ref5559579 \r \h </w:instrText>
      </w:r>
      <w:r w:rsidR="000B6935">
        <w:fldChar w:fldCharType="separate"/>
      </w:r>
      <w:r w:rsidR="009F0016">
        <w:t>[15]</w:t>
      </w:r>
      <w:r w:rsidR="000B6935">
        <w:fldChar w:fldCharType="end"/>
      </w:r>
      <w:r w:rsidR="00961E60">
        <w:t>]</w:t>
      </w:r>
    </w:p>
    <w:p w14:paraId="0DC22DF2" w14:textId="5CED533D" w:rsidR="00434DE3" w:rsidRDefault="00434DE3" w:rsidP="00434DE3">
      <w:pPr>
        <w:pStyle w:val="3GPPAgreements"/>
      </w:pPr>
      <w:r w:rsidRPr="00D74856">
        <w:t>Support positioning based on the TRS (CSI-RS for tracking) transmitted from serving as well as non-serving cells</w:t>
      </w:r>
      <w:r>
        <w:t xml:space="preserve"> </w:t>
      </w:r>
      <w:r w:rsidR="00961E60">
        <w:t>[</w:t>
      </w:r>
      <w:r>
        <w:t>Ericsson</w:t>
      </w:r>
      <w:r w:rsidR="00961E60">
        <w:t xml:space="preserve">, </w:t>
      </w:r>
      <w:r w:rsidR="000B6935">
        <w:fldChar w:fldCharType="begin"/>
      </w:r>
      <w:r w:rsidR="000B6935">
        <w:instrText xml:space="preserve"> REF _Ref5560379 \r \h </w:instrText>
      </w:r>
      <w:r w:rsidR="000B6935">
        <w:fldChar w:fldCharType="separate"/>
      </w:r>
      <w:r w:rsidR="009F0016">
        <w:t>[16]</w:t>
      </w:r>
      <w:r w:rsidR="000B6935">
        <w:fldChar w:fldCharType="end"/>
      </w:r>
      <w:r w:rsidR="00961E60">
        <w:t>]</w:t>
      </w:r>
    </w:p>
    <w:p w14:paraId="6D6967EA" w14:textId="3D7A634B" w:rsidR="00434DE3" w:rsidRDefault="00434DE3" w:rsidP="00434DE3">
      <w:pPr>
        <w:pStyle w:val="3GPPAgreements"/>
      </w:pPr>
      <w:r>
        <w:t xml:space="preserve">The TRS extension for positioning needs to consider the TRS property of 4-symbol spacing between 2 TRS symbols in a slot. </w:t>
      </w:r>
      <w:r w:rsidRPr="00E77511">
        <w:rPr>
          <w:lang w:val="en-GB" w:eastAsia="zh-TW"/>
        </w:rPr>
        <w:t>Increase TRS symbol position in FR1 to support TRS extension for positioning</w:t>
      </w:r>
      <w:r>
        <w:rPr>
          <w:lang w:val="en-GB" w:eastAsia="zh-TW"/>
        </w:rPr>
        <w:t xml:space="preserve">. </w:t>
      </w:r>
      <w:r w:rsidRPr="00E77511">
        <w:rPr>
          <w:lang w:val="en-GB" w:eastAsia="zh-TW"/>
        </w:rPr>
        <w:t>Consider comb-2 and comb-4 structure to support TRS extension for positioning</w:t>
      </w:r>
      <w:r w:rsidR="00813056">
        <w:rPr>
          <w:lang w:val="en-GB" w:eastAsia="zh-TW"/>
        </w:rPr>
        <w:t xml:space="preserve"> </w:t>
      </w:r>
      <w:r w:rsidR="00961E60">
        <w:t>[</w:t>
      </w:r>
      <w:r w:rsidRPr="00E77511">
        <w:t>M</w:t>
      </w:r>
      <w:r w:rsidR="00813056">
        <w:t>ediatek</w:t>
      </w:r>
      <w:r w:rsidR="00961E60">
        <w:t xml:space="preserve">, </w:t>
      </w:r>
      <w:r w:rsidR="000B6935">
        <w:fldChar w:fldCharType="begin"/>
      </w:r>
      <w:r w:rsidR="000B6935">
        <w:instrText xml:space="preserve"> REF _Ref5560225 \r \h </w:instrText>
      </w:r>
      <w:r w:rsidR="000B6935">
        <w:fldChar w:fldCharType="separate"/>
      </w:r>
      <w:r w:rsidR="009F0016">
        <w:t>[9]</w:t>
      </w:r>
      <w:r w:rsidR="000B6935">
        <w:fldChar w:fldCharType="end"/>
      </w:r>
      <w:r w:rsidR="00961E60">
        <w:t>]</w:t>
      </w:r>
    </w:p>
    <w:p w14:paraId="2ED8610F" w14:textId="5A6070FC" w:rsidR="00434DE3" w:rsidRPr="005519DC" w:rsidRDefault="00434DE3" w:rsidP="00434DE3">
      <w:pPr>
        <w:pStyle w:val="3GPPAgreements"/>
      </w:pPr>
      <w:r>
        <w:t xml:space="preserve">SSB is basically used for single-cell based ECID and is used for OTDOA and/or multi-cell RTT technique for the UEs who are capable of detecting SSBs transmitted from multiple cells </w:t>
      </w:r>
      <w:r w:rsidR="00961E60">
        <w:t>[</w:t>
      </w:r>
      <w:r>
        <w:t>LGE</w:t>
      </w:r>
      <w:r w:rsidR="00961E60">
        <w:t xml:space="preserve">, </w:t>
      </w:r>
      <w:r w:rsidR="000B6935">
        <w:fldChar w:fldCharType="begin"/>
      </w:r>
      <w:r w:rsidR="000B6935">
        <w:instrText xml:space="preserve"> REF _Ref5559195 \r \h </w:instrText>
      </w:r>
      <w:r w:rsidR="000B6935">
        <w:fldChar w:fldCharType="separate"/>
      </w:r>
      <w:r w:rsidR="009F0016">
        <w:t>[5]</w:t>
      </w:r>
      <w:r w:rsidR="000B6935">
        <w:fldChar w:fldCharType="end"/>
      </w:r>
      <w:r w:rsidR="00961E60">
        <w:t>]</w:t>
      </w:r>
    </w:p>
    <w:p w14:paraId="35A0A604" w14:textId="2A29FB92" w:rsidR="007477C3" w:rsidRDefault="007477C3" w:rsidP="00536870">
      <w:pPr>
        <w:pStyle w:val="3GPPAgreements"/>
        <w:numPr>
          <w:ilvl w:val="0"/>
          <w:numId w:val="0"/>
        </w:numPr>
        <w:ind w:left="284"/>
      </w:pPr>
    </w:p>
    <w:p w14:paraId="27A4E29D" w14:textId="58EE2AAF" w:rsidR="00536870" w:rsidRPr="00536870" w:rsidRDefault="00536870" w:rsidP="00536870">
      <w:pPr>
        <w:pStyle w:val="3GPPAgreements"/>
        <w:numPr>
          <w:ilvl w:val="0"/>
          <w:numId w:val="0"/>
        </w:numPr>
      </w:pPr>
      <w:r>
        <w:t>Conclusion: It seems more discussion is needed to conclude on this aspect</w:t>
      </w:r>
      <w:r w:rsidR="00D7368D">
        <w:t>.</w:t>
      </w:r>
    </w:p>
    <w:p w14:paraId="761ABD0A" w14:textId="77777777" w:rsidR="00813056" w:rsidRPr="00C842C9" w:rsidRDefault="00813056" w:rsidP="00813056">
      <w:pPr>
        <w:pStyle w:val="3GPPAgreements"/>
        <w:numPr>
          <w:ilvl w:val="0"/>
          <w:numId w:val="0"/>
        </w:numPr>
        <w:ind w:left="284" w:hanging="284"/>
        <w:rPr>
          <w:b/>
          <w:highlight w:val="yellow"/>
        </w:rPr>
      </w:pPr>
    </w:p>
    <w:p w14:paraId="6F821D21" w14:textId="1E766243" w:rsidR="006A4C70" w:rsidRPr="00FC2A9F" w:rsidRDefault="006A4C70" w:rsidP="006A4C70">
      <w:pPr>
        <w:pStyle w:val="Heading2"/>
        <w:tabs>
          <w:tab w:val="clear" w:pos="5255"/>
          <w:tab w:val="num" w:pos="300"/>
        </w:tabs>
        <w:ind w:left="284" w:hanging="284"/>
      </w:pPr>
      <w:r>
        <w:t>Aspect 10. Configuration of DL PRS</w:t>
      </w:r>
    </w:p>
    <w:p w14:paraId="746605F2" w14:textId="6608ECC0" w:rsidR="00A57947" w:rsidRPr="000B6935" w:rsidRDefault="00536870" w:rsidP="006A4C70">
      <w:pPr>
        <w:pStyle w:val="3GPPAgreements"/>
      </w:pPr>
      <w:r>
        <w:t>UE-</w:t>
      </w:r>
      <w:r w:rsidR="00A57947" w:rsidRPr="000B6935">
        <w:t>specific  / group</w:t>
      </w:r>
      <w:r>
        <w:t>-common</w:t>
      </w:r>
      <w:r w:rsidR="00A57947" w:rsidRPr="000B6935">
        <w:t xml:space="preserve"> / cell specific configuration</w:t>
      </w:r>
    </w:p>
    <w:p w14:paraId="2192F1C3" w14:textId="0447D3B3" w:rsidR="00A57947" w:rsidRDefault="00A57947" w:rsidP="00A57947">
      <w:pPr>
        <w:pStyle w:val="3GPPAgreements"/>
        <w:numPr>
          <w:ilvl w:val="1"/>
          <w:numId w:val="8"/>
        </w:numPr>
        <w:rPr>
          <w:rFonts w:eastAsiaTheme="minorEastAsia"/>
        </w:rPr>
      </w:pPr>
      <w:r w:rsidRPr="00092209">
        <w:rPr>
          <w:rFonts w:eastAsiaTheme="minorEastAsia"/>
        </w:rPr>
        <w:t>PRS resource configuration needs to be UE-sp</w:t>
      </w:r>
      <w:r>
        <w:rPr>
          <w:rFonts w:eastAsiaTheme="minorEastAsia"/>
        </w:rPr>
        <w:t>ecific and/or UE-group specific [</w:t>
      </w:r>
      <w:r w:rsidRPr="00092209">
        <w:rPr>
          <w:rFonts w:eastAsiaTheme="minorEastAsia"/>
        </w:rPr>
        <w:t>LGE</w:t>
      </w:r>
      <w:r>
        <w:rPr>
          <w:rFonts w:eastAsiaTheme="minorEastAsia"/>
        </w:rPr>
        <w:t xml:space="preserve">, </w:t>
      </w:r>
      <w:r w:rsidR="000B6935">
        <w:rPr>
          <w:rFonts w:eastAsiaTheme="minorEastAsia"/>
        </w:rPr>
        <w:fldChar w:fldCharType="begin"/>
      </w:r>
      <w:r w:rsidR="000B6935">
        <w:rPr>
          <w:rFonts w:eastAsiaTheme="minorEastAsia"/>
        </w:rPr>
        <w:instrText xml:space="preserve"> REF _Ref5559195 \r \h </w:instrText>
      </w:r>
      <w:r w:rsidR="000B6935">
        <w:rPr>
          <w:rFonts w:eastAsiaTheme="minorEastAsia"/>
        </w:rPr>
      </w:r>
      <w:r w:rsidR="000B6935">
        <w:rPr>
          <w:rFonts w:eastAsiaTheme="minorEastAsia"/>
        </w:rPr>
        <w:fldChar w:fldCharType="separate"/>
      </w:r>
      <w:r w:rsidR="009F0016">
        <w:rPr>
          <w:rFonts w:eastAsiaTheme="minorEastAsia"/>
        </w:rPr>
        <w:t>[5]</w:t>
      </w:r>
      <w:r w:rsidR="000B6935">
        <w:rPr>
          <w:rFonts w:eastAsiaTheme="minorEastAsia"/>
        </w:rPr>
        <w:fldChar w:fldCharType="end"/>
      </w:r>
      <w:r>
        <w:rPr>
          <w:rFonts w:eastAsiaTheme="minorEastAsia"/>
        </w:rPr>
        <w:t>]</w:t>
      </w:r>
    </w:p>
    <w:p w14:paraId="1D519351" w14:textId="7499500B" w:rsidR="00A57947" w:rsidRDefault="00A57947" w:rsidP="00A57947">
      <w:pPr>
        <w:pStyle w:val="3GPPAgreements"/>
        <w:numPr>
          <w:ilvl w:val="1"/>
          <w:numId w:val="8"/>
        </w:numPr>
      </w:pPr>
      <w:r>
        <w:t xml:space="preserve">UE specific configuration should be supported in NR PRS design [Samsung, </w:t>
      </w:r>
      <w:r w:rsidR="000B6935">
        <w:fldChar w:fldCharType="begin"/>
      </w:r>
      <w:r w:rsidR="000B6935">
        <w:instrText xml:space="preserve"> REF _Ref5559609 \r \h </w:instrText>
      </w:r>
      <w:r w:rsidR="000B6935">
        <w:fldChar w:fldCharType="separate"/>
      </w:r>
      <w:r w:rsidR="009F0016">
        <w:t>[8]</w:t>
      </w:r>
      <w:r w:rsidR="000B6935">
        <w:fldChar w:fldCharType="end"/>
      </w:r>
      <w:r>
        <w:t>]</w:t>
      </w:r>
    </w:p>
    <w:p w14:paraId="25B3FFB4" w14:textId="5BC57494" w:rsidR="00A57947" w:rsidRPr="002F4E87" w:rsidRDefault="00A57947" w:rsidP="00A57947">
      <w:pPr>
        <w:pStyle w:val="3GPPAgreements"/>
        <w:numPr>
          <w:ilvl w:val="1"/>
          <w:numId w:val="8"/>
        </w:numPr>
      </w:pPr>
      <w:r w:rsidRPr="002F4E87">
        <w:lastRenderedPageBreak/>
        <w:t xml:space="preserve">In FR1 DL-PRS </w:t>
      </w:r>
      <w:r w:rsidRPr="00A57947">
        <w:rPr>
          <w:rFonts w:eastAsiaTheme="minorEastAsia"/>
        </w:rPr>
        <w:t>configuration</w:t>
      </w:r>
      <w:r w:rsidRPr="002F4E87">
        <w:t xml:space="preserve"> is cell-specific. In FR2 UE-specific on-demand DL-PRS can complement cell-specific DL-PRS</w:t>
      </w:r>
      <w:r>
        <w:t xml:space="preserve"> [Nokia, </w:t>
      </w:r>
      <w:r w:rsidR="00FF432C">
        <w:fldChar w:fldCharType="begin"/>
      </w:r>
      <w:r w:rsidR="00FF432C">
        <w:instrText xml:space="preserve"> REF _Ref5559517 \r \h </w:instrText>
      </w:r>
      <w:r w:rsidR="00FF432C">
        <w:fldChar w:fldCharType="separate"/>
      </w:r>
      <w:r w:rsidR="009F0016">
        <w:t>[14]</w:t>
      </w:r>
      <w:r w:rsidR="00FF432C">
        <w:fldChar w:fldCharType="end"/>
      </w:r>
      <w:r>
        <w:t>]</w:t>
      </w:r>
      <w:r w:rsidRPr="002F4E87">
        <w:t>.</w:t>
      </w:r>
    </w:p>
    <w:p w14:paraId="5369A2A4" w14:textId="77777777" w:rsidR="00536870" w:rsidRDefault="00A57947" w:rsidP="00FF432C">
      <w:pPr>
        <w:pStyle w:val="3GPPAgreements"/>
        <w:numPr>
          <w:ilvl w:val="1"/>
          <w:numId w:val="8"/>
        </w:numPr>
      </w:pPr>
      <w:r w:rsidRPr="00457FDC">
        <w:rPr>
          <w:rFonts w:hint="eastAsia"/>
        </w:rPr>
        <w:t>UE-spec</w:t>
      </w:r>
      <w:r>
        <w:rPr>
          <w:rFonts w:hint="eastAsia"/>
        </w:rPr>
        <w:t xml:space="preserve">ific NR </w:t>
      </w:r>
      <w:r w:rsidRPr="00A57947">
        <w:rPr>
          <w:rFonts w:eastAsiaTheme="minorEastAsia" w:hint="eastAsia"/>
        </w:rPr>
        <w:t>PRS</w:t>
      </w:r>
      <w:r>
        <w:rPr>
          <w:rFonts w:hint="eastAsia"/>
        </w:rPr>
        <w:t xml:space="preserve"> should be supported </w:t>
      </w:r>
      <w:r>
        <w:t xml:space="preserve">[CMCC, </w:t>
      </w:r>
      <w:r w:rsidR="000B6935">
        <w:fldChar w:fldCharType="begin"/>
      </w:r>
      <w:r w:rsidR="000B6935">
        <w:instrText xml:space="preserve"> REF _Ref5559541 \r \h </w:instrText>
      </w:r>
      <w:r w:rsidR="000B6935">
        <w:fldChar w:fldCharType="separate"/>
      </w:r>
      <w:r w:rsidR="009F0016">
        <w:t>[11]</w:t>
      </w:r>
      <w:r w:rsidR="000B6935">
        <w:fldChar w:fldCharType="end"/>
      </w:r>
      <w:r>
        <w:t>]</w:t>
      </w:r>
    </w:p>
    <w:p w14:paraId="5E11A9AE" w14:textId="77777777" w:rsidR="00536870" w:rsidRDefault="00536870" w:rsidP="00536870">
      <w:pPr>
        <w:pStyle w:val="3GPPAgreements"/>
        <w:numPr>
          <w:ilvl w:val="0"/>
          <w:numId w:val="0"/>
        </w:numPr>
      </w:pPr>
    </w:p>
    <w:p w14:paraId="06E834F9" w14:textId="16914506" w:rsidR="00536870" w:rsidRPr="004D74F6" w:rsidRDefault="00536870" w:rsidP="00536870">
      <w:pPr>
        <w:pStyle w:val="3GPPAgreements"/>
        <w:numPr>
          <w:ilvl w:val="0"/>
          <w:numId w:val="0"/>
        </w:numPr>
        <w:rPr>
          <w:b/>
        </w:rPr>
      </w:pPr>
      <w:r w:rsidRPr="00536870">
        <w:rPr>
          <w:b/>
          <w:highlight w:val="cyan"/>
        </w:rPr>
        <w:t xml:space="preserve"> </w:t>
      </w:r>
      <w:r w:rsidRPr="004D74F6">
        <w:rPr>
          <w:b/>
          <w:highlight w:val="cyan"/>
        </w:rPr>
        <w:t>Potential proposal for agreement:</w:t>
      </w:r>
    </w:p>
    <w:p w14:paraId="1544F174" w14:textId="035E061F" w:rsidR="00536870" w:rsidRDefault="00536870" w:rsidP="00ED19A0">
      <w:pPr>
        <w:pStyle w:val="3GPPText"/>
        <w:numPr>
          <w:ilvl w:val="1"/>
          <w:numId w:val="16"/>
        </w:numPr>
        <w:rPr>
          <w:b/>
        </w:rPr>
      </w:pPr>
      <w:r>
        <w:rPr>
          <w:b/>
        </w:rPr>
        <w:t>Signaling details (UE-specific/UE-group common, et</w:t>
      </w:r>
      <w:r w:rsidR="00FF432C">
        <w:rPr>
          <w:b/>
        </w:rPr>
        <w:t>c</w:t>
      </w:r>
      <w:r>
        <w:rPr>
          <w:b/>
        </w:rPr>
        <w:t>.) for DL PRS are determined by RAN2 W</w:t>
      </w:r>
      <w:r w:rsidR="00FF432C">
        <w:rPr>
          <w:b/>
        </w:rPr>
        <w:t>G</w:t>
      </w:r>
    </w:p>
    <w:p w14:paraId="6FBB4FEE" w14:textId="7F8DFBF6" w:rsidR="00A57947" w:rsidRPr="006F1674" w:rsidRDefault="00A57947" w:rsidP="00536870">
      <w:pPr>
        <w:pStyle w:val="3GPPAgreements"/>
        <w:numPr>
          <w:ilvl w:val="0"/>
          <w:numId w:val="0"/>
        </w:numPr>
        <w:ind w:left="567"/>
      </w:pPr>
    </w:p>
    <w:p w14:paraId="372C93DB" w14:textId="727BA7E7" w:rsidR="00A57947" w:rsidRPr="00A57947" w:rsidRDefault="00A57947" w:rsidP="006A4C70">
      <w:pPr>
        <w:pStyle w:val="3GPPAgreements"/>
      </w:pPr>
      <w:r w:rsidRPr="00A57947">
        <w:t>DL PRS Periodicity</w:t>
      </w:r>
    </w:p>
    <w:p w14:paraId="6305D643" w14:textId="6720AA17" w:rsidR="006A4C70" w:rsidRPr="00A57947" w:rsidRDefault="006A4C70" w:rsidP="00A57947">
      <w:pPr>
        <w:pStyle w:val="3GPPAgreements"/>
        <w:numPr>
          <w:ilvl w:val="1"/>
          <w:numId w:val="8"/>
        </w:numPr>
      </w:pPr>
      <w:r w:rsidRPr="00A57947">
        <w:t>At least the following periodicities should be supported for NR PRS: {5, 10, 20, 40, 80, 160, 320, 640, 1280} slots [Nokia,</w:t>
      </w:r>
      <w:r w:rsidR="005B79EA" w:rsidRPr="00A57947">
        <w:t xml:space="preserve"> </w:t>
      </w:r>
      <w:r w:rsidR="000B6935">
        <w:fldChar w:fldCharType="begin"/>
      </w:r>
      <w:r w:rsidR="000B6935">
        <w:instrText xml:space="preserve"> REF _Ref5559517 \r \h </w:instrText>
      </w:r>
      <w:r w:rsidR="000B6935">
        <w:fldChar w:fldCharType="separate"/>
      </w:r>
      <w:r w:rsidR="009F0016">
        <w:t>[14]</w:t>
      </w:r>
      <w:r w:rsidR="000B6935">
        <w:fldChar w:fldCharType="end"/>
      </w:r>
      <w:r w:rsidRPr="00A57947">
        <w:t>]</w:t>
      </w:r>
    </w:p>
    <w:p w14:paraId="26F2DA91" w14:textId="57455153" w:rsidR="005B79EA" w:rsidRPr="00A57947" w:rsidRDefault="005B79EA" w:rsidP="00A57947">
      <w:pPr>
        <w:pStyle w:val="3GPPAgreements"/>
        <w:numPr>
          <w:ilvl w:val="1"/>
          <w:numId w:val="8"/>
        </w:numPr>
      </w:pPr>
      <w:r w:rsidRPr="00A57947">
        <w:t>NR DL PRS should support the transmission periodicities of P</w:t>
      </w:r>
      <w:r w:rsidR="00A57947">
        <w:t xml:space="preserve"> </w:t>
      </w:r>
      <w:r w:rsidRPr="00A57947">
        <w:t>=</w:t>
      </w:r>
      <w:r w:rsidR="00A57947">
        <w:t xml:space="preserve"> </w:t>
      </w:r>
      <w:r w:rsidRPr="00A57947">
        <w:t xml:space="preserve">{5, 10, 20, 40, 80, 160, 320, 640, 1280} slots for PRS occasions (or PRS resource sets). NR DL PRS may also consider the support the transmission periodicities of P={4, 8, 16, 32, 64} slots.   The DL PRS transmission offset can be configured in </w:t>
      </w:r>
      <w:r w:rsidR="007A6D88">
        <w:t xml:space="preserve">the range of {0, .., P-1} slots </w:t>
      </w:r>
      <w:r w:rsidRPr="00A57947">
        <w:t xml:space="preserve">[CATT, </w:t>
      </w:r>
      <w:r w:rsidR="007A6D88">
        <w:fldChar w:fldCharType="begin"/>
      </w:r>
      <w:r w:rsidR="007A6D88">
        <w:instrText xml:space="preserve"> REF _Ref5559579 \r \h </w:instrText>
      </w:r>
      <w:r w:rsidR="007A6D88">
        <w:fldChar w:fldCharType="separate"/>
      </w:r>
      <w:r w:rsidR="009F0016">
        <w:t>[15]</w:t>
      </w:r>
      <w:r w:rsidR="007A6D88">
        <w:fldChar w:fldCharType="end"/>
      </w:r>
      <w:r w:rsidRPr="00A57947">
        <w:t>]</w:t>
      </w:r>
    </w:p>
    <w:p w14:paraId="074E7850" w14:textId="454B967C" w:rsidR="00C44DCB" w:rsidRPr="00A57947" w:rsidRDefault="00C44DCB" w:rsidP="00A57947">
      <w:pPr>
        <w:pStyle w:val="3GPPAgreements"/>
        <w:numPr>
          <w:ilvl w:val="1"/>
          <w:numId w:val="8"/>
        </w:numPr>
      </w:pPr>
      <w:r w:rsidRPr="00A57947">
        <w:t xml:space="preserve">PRS periodicity can be defined based on the below table with a scaling factor K configured according to latency requirement, power consumption, numerology, etc. [Samsung, </w:t>
      </w:r>
      <w:r w:rsidR="000B6935">
        <w:fldChar w:fldCharType="begin"/>
      </w:r>
      <w:r w:rsidR="000B6935">
        <w:instrText xml:space="preserve"> REF _Ref5559609 \r \h </w:instrText>
      </w:r>
      <w:r w:rsidR="000B6935">
        <w:fldChar w:fldCharType="separate"/>
      </w:r>
      <w:r w:rsidR="009F0016">
        <w:t>[8]</w:t>
      </w:r>
      <w:r w:rsidR="000B6935">
        <w:fldChar w:fldCharType="end"/>
      </w:r>
      <w:r w:rsidRPr="00A57947">
        <w:t>]</w:t>
      </w:r>
    </w:p>
    <w:tbl>
      <w:tblPr>
        <w:tblW w:w="0" w:type="auto"/>
        <w:jc w:val="center"/>
        <w:tblLook w:val="01E0" w:firstRow="1" w:lastRow="1" w:firstColumn="1" w:lastColumn="1" w:noHBand="0" w:noVBand="0"/>
      </w:tblPr>
      <w:tblGrid>
        <w:gridCol w:w="1997"/>
      </w:tblGrid>
      <w:tr w:rsidR="00C44DCB" w:rsidRPr="00A57947" w14:paraId="1841D67C"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6A373A" w14:textId="77777777" w:rsidR="00C44DCB" w:rsidRPr="00A57947" w:rsidRDefault="00C44DCB" w:rsidP="00914C2A">
            <w:pPr>
              <w:pStyle w:val="TAH"/>
              <w:rPr>
                <w:lang w:val="en-US"/>
              </w:rPr>
            </w:pPr>
            <w:r w:rsidRPr="00A57947">
              <w:rPr>
                <w:lang w:val="en-US"/>
              </w:rPr>
              <w:t xml:space="preserve">PRS </w:t>
            </w:r>
            <w:r w:rsidRPr="00A57947">
              <w:rPr>
                <w:lang w:eastAsia="zh-CN"/>
              </w:rPr>
              <w:t>p</w:t>
            </w:r>
            <w:r w:rsidRPr="00A57947">
              <w:t xml:space="preserve">eriodicity </w:t>
            </w:r>
            <w:r w:rsidRPr="00A57947">
              <w:rPr>
                <w:position w:val="-10"/>
              </w:rPr>
              <w:object w:dxaOrig="420" w:dyaOrig="300" w14:anchorId="2E156EF5">
                <v:shape id="_x0000_i1029" type="#_x0000_t75" style="width:20pt;height:14.5pt" o:ole="">
                  <v:imagedata r:id="rId22" o:title=""/>
                </v:shape>
                <o:OLEObject Type="Embed" ProgID="Equation.3" ShapeID="_x0000_i1029" DrawAspect="Content" ObjectID="_1616306290" r:id="rId23"/>
              </w:object>
            </w:r>
            <w:r w:rsidRPr="00A57947">
              <w:rPr>
                <w:lang w:val="en-US"/>
              </w:rPr>
              <w:t xml:space="preserve"> </w:t>
            </w:r>
          </w:p>
          <w:p w14:paraId="4DD5A5AE" w14:textId="77777777" w:rsidR="00C44DCB" w:rsidRPr="00A57947" w:rsidRDefault="00C44DCB" w:rsidP="00914C2A">
            <w:pPr>
              <w:pStyle w:val="TAH"/>
              <w:rPr>
                <w:lang w:val="en-US"/>
              </w:rPr>
            </w:pPr>
            <w:r w:rsidRPr="00A57947">
              <w:rPr>
                <w:lang w:val="en-US"/>
              </w:rPr>
              <w:t>(slots)</w:t>
            </w:r>
          </w:p>
        </w:tc>
      </w:tr>
      <w:tr w:rsidR="00C44DCB" w:rsidRPr="00A57947" w14:paraId="6D66B71F"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E1775" w14:textId="77777777" w:rsidR="00C44DCB" w:rsidRPr="00A57947" w:rsidRDefault="00C44DCB" w:rsidP="00914C2A">
            <w:pPr>
              <w:pStyle w:val="TAC"/>
              <w:rPr>
                <w:lang w:eastAsia="zh-CN"/>
              </w:rPr>
            </w:pPr>
            <w:r w:rsidRPr="00A57947">
              <w:rPr>
                <w:lang w:eastAsia="zh-CN"/>
              </w:rPr>
              <w:t xml:space="preserve">  K</w:t>
            </w:r>
          </w:p>
        </w:tc>
      </w:tr>
      <w:tr w:rsidR="00C44DCB" w:rsidRPr="00A57947" w14:paraId="511CDA1E"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C1561" w14:textId="77777777" w:rsidR="00C44DCB" w:rsidRPr="00A57947" w:rsidRDefault="00C44DCB" w:rsidP="00914C2A">
            <w:pPr>
              <w:pStyle w:val="TAC"/>
              <w:rPr>
                <w:lang w:val="en-US" w:eastAsia="zh-CN"/>
              </w:rPr>
            </w:pPr>
            <w:r w:rsidRPr="00A57947">
              <w:rPr>
                <w:lang w:val="en-US" w:eastAsia="zh-CN"/>
              </w:rPr>
              <w:t>2K</w:t>
            </w:r>
          </w:p>
        </w:tc>
      </w:tr>
      <w:tr w:rsidR="00C44DCB" w:rsidRPr="00A57947" w14:paraId="2683E1CF"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E88D5C" w14:textId="77777777" w:rsidR="00C44DCB" w:rsidRPr="00A57947" w:rsidRDefault="00C44DCB" w:rsidP="00914C2A">
            <w:pPr>
              <w:pStyle w:val="TAC"/>
              <w:rPr>
                <w:lang w:val="en-US" w:eastAsia="zh-CN"/>
              </w:rPr>
            </w:pPr>
            <w:r w:rsidRPr="00A57947">
              <w:rPr>
                <w:lang w:val="en-US" w:eastAsia="zh-CN"/>
              </w:rPr>
              <w:t>4K</w:t>
            </w:r>
          </w:p>
        </w:tc>
      </w:tr>
      <w:tr w:rsidR="00C44DCB" w:rsidRPr="00A57947" w14:paraId="72519063"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7A7E71" w14:textId="77777777" w:rsidR="00C44DCB" w:rsidRPr="00A57947" w:rsidRDefault="00C44DCB" w:rsidP="00914C2A">
            <w:pPr>
              <w:pStyle w:val="TAC"/>
              <w:rPr>
                <w:lang w:eastAsia="zh-CN"/>
              </w:rPr>
            </w:pPr>
            <w:r w:rsidRPr="00A57947">
              <w:rPr>
                <w:lang w:eastAsia="zh-CN"/>
              </w:rPr>
              <w:t>8K</w:t>
            </w:r>
          </w:p>
        </w:tc>
      </w:tr>
      <w:tr w:rsidR="00C44DCB" w:rsidRPr="00A57947" w14:paraId="7BF857D9"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D0FEA" w14:textId="77777777" w:rsidR="00C44DCB" w:rsidRPr="00A57947" w:rsidRDefault="00C44DCB" w:rsidP="00914C2A">
            <w:pPr>
              <w:pStyle w:val="TAC"/>
              <w:rPr>
                <w:lang w:eastAsia="zh-CN"/>
              </w:rPr>
            </w:pPr>
            <w:r w:rsidRPr="00A57947">
              <w:rPr>
                <w:lang w:eastAsia="zh-CN"/>
              </w:rPr>
              <w:t>16K</w:t>
            </w:r>
          </w:p>
        </w:tc>
      </w:tr>
      <w:tr w:rsidR="00C44DCB" w:rsidRPr="00A57947" w14:paraId="55055A26"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F29DB" w14:textId="77777777" w:rsidR="00C44DCB" w:rsidRPr="00A57947" w:rsidRDefault="00C44DCB" w:rsidP="00914C2A">
            <w:pPr>
              <w:pStyle w:val="TAC"/>
              <w:rPr>
                <w:lang w:eastAsia="zh-CN"/>
              </w:rPr>
            </w:pPr>
            <w:r w:rsidRPr="00A57947">
              <w:rPr>
                <w:lang w:eastAsia="zh-CN"/>
              </w:rPr>
              <w:t>32K</w:t>
            </w:r>
          </w:p>
        </w:tc>
      </w:tr>
      <w:tr w:rsidR="00C44DCB" w:rsidRPr="00A57947" w14:paraId="0DC4CD96"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0485C" w14:textId="77777777" w:rsidR="00C44DCB" w:rsidRPr="00A57947" w:rsidRDefault="00C44DCB" w:rsidP="00914C2A">
            <w:pPr>
              <w:pStyle w:val="TAC"/>
              <w:rPr>
                <w:lang w:eastAsia="zh-CN"/>
              </w:rPr>
            </w:pPr>
            <w:r w:rsidRPr="00A57947">
              <w:rPr>
                <w:lang w:eastAsia="zh-CN"/>
              </w:rPr>
              <w:t>64K</w:t>
            </w:r>
          </w:p>
        </w:tc>
      </w:tr>
      <w:tr w:rsidR="00C44DCB" w:rsidRPr="00A57947" w14:paraId="3FEC6E17"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0FB700" w14:textId="77777777" w:rsidR="00C44DCB" w:rsidRPr="00A57947" w:rsidRDefault="00C44DCB" w:rsidP="00914C2A">
            <w:pPr>
              <w:pStyle w:val="TAC"/>
              <w:rPr>
                <w:lang w:eastAsia="zh-CN"/>
              </w:rPr>
            </w:pPr>
            <w:r w:rsidRPr="00A57947">
              <w:rPr>
                <w:lang w:eastAsia="zh-CN"/>
              </w:rPr>
              <w:t>128K</w:t>
            </w:r>
          </w:p>
        </w:tc>
      </w:tr>
      <w:tr w:rsidR="00C44DCB" w:rsidRPr="00A57947" w14:paraId="2B2049D6"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484231" w14:textId="77777777" w:rsidR="00C44DCB" w:rsidRPr="00A57947" w:rsidRDefault="00C44DCB" w:rsidP="00914C2A">
            <w:pPr>
              <w:pStyle w:val="TAC"/>
              <w:rPr>
                <w:lang w:eastAsia="zh-CN"/>
              </w:rPr>
            </w:pPr>
            <w:r w:rsidRPr="00A57947">
              <w:rPr>
                <w:lang w:eastAsia="zh-CN"/>
              </w:rPr>
              <w:t>256K</w:t>
            </w:r>
          </w:p>
        </w:tc>
      </w:tr>
      <w:tr w:rsidR="00C44DCB" w:rsidRPr="00A57947" w14:paraId="4E895651"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D7049" w14:textId="77777777" w:rsidR="00C44DCB" w:rsidRPr="00A57947" w:rsidRDefault="00C44DCB" w:rsidP="00914C2A">
            <w:pPr>
              <w:pStyle w:val="TAC"/>
              <w:rPr>
                <w:lang w:eastAsia="zh-CN"/>
              </w:rPr>
            </w:pPr>
            <w:r w:rsidRPr="00A57947">
              <w:rPr>
                <w:lang w:eastAsia="zh-CN"/>
              </w:rPr>
              <w:t>512K</w:t>
            </w:r>
          </w:p>
        </w:tc>
      </w:tr>
      <w:tr w:rsidR="00C44DCB" w:rsidRPr="00A57947" w14:paraId="637295B3"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C14B4E" w14:textId="77777777" w:rsidR="00C44DCB" w:rsidRPr="00A57947" w:rsidRDefault="00C44DCB" w:rsidP="00914C2A">
            <w:pPr>
              <w:pStyle w:val="TAC"/>
              <w:rPr>
                <w:lang w:eastAsia="zh-CN"/>
              </w:rPr>
            </w:pPr>
            <w:r w:rsidRPr="00A57947">
              <w:rPr>
                <w:lang w:eastAsia="zh-CN"/>
              </w:rPr>
              <w:t>1024K</w:t>
            </w:r>
          </w:p>
        </w:tc>
      </w:tr>
      <w:tr w:rsidR="00C44DCB" w:rsidRPr="00A57947" w14:paraId="34178F52"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5CDDE" w14:textId="77777777" w:rsidR="00C44DCB" w:rsidRPr="00A57947" w:rsidRDefault="00C44DCB" w:rsidP="00914C2A">
            <w:pPr>
              <w:pStyle w:val="TAC"/>
              <w:rPr>
                <w:lang w:eastAsia="zh-CN"/>
              </w:rPr>
            </w:pPr>
            <w:r w:rsidRPr="00A57947">
              <w:rPr>
                <w:lang w:eastAsia="zh-CN"/>
              </w:rPr>
              <w:t>2048K</w:t>
            </w:r>
          </w:p>
        </w:tc>
      </w:tr>
      <w:tr w:rsidR="00C44DCB" w:rsidRPr="00A57947" w14:paraId="2A79B0F0"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2162F" w14:textId="77777777" w:rsidR="00C44DCB" w:rsidRPr="00A57947" w:rsidRDefault="00C44DCB" w:rsidP="00914C2A">
            <w:pPr>
              <w:pStyle w:val="TAC"/>
              <w:rPr>
                <w:lang w:eastAsia="zh-CN"/>
              </w:rPr>
            </w:pPr>
            <w:r w:rsidRPr="00A57947">
              <w:rPr>
                <w:lang w:eastAsia="zh-CN"/>
              </w:rPr>
              <w:t>5096K</w:t>
            </w:r>
          </w:p>
        </w:tc>
      </w:tr>
      <w:tr w:rsidR="00C44DCB" w:rsidRPr="00A57947" w14:paraId="392E9387"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85B2F1" w14:textId="77777777" w:rsidR="00C44DCB" w:rsidRPr="00A57947" w:rsidRDefault="00C44DCB" w:rsidP="00914C2A">
            <w:pPr>
              <w:pStyle w:val="TAC"/>
              <w:rPr>
                <w:lang w:eastAsia="zh-CN"/>
              </w:rPr>
            </w:pPr>
            <w:r w:rsidRPr="00A57947">
              <w:rPr>
                <w:lang w:eastAsia="zh-CN"/>
              </w:rPr>
              <w:t>Reserved</w:t>
            </w:r>
          </w:p>
        </w:tc>
      </w:tr>
      <w:tr w:rsidR="00C44DCB" w:rsidRPr="00A57947" w14:paraId="5551929E"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E82ED" w14:textId="77777777" w:rsidR="00C44DCB" w:rsidRPr="00A57947" w:rsidRDefault="00C44DCB" w:rsidP="00914C2A">
            <w:pPr>
              <w:pStyle w:val="TAC"/>
              <w:rPr>
                <w:lang w:eastAsia="zh-CN"/>
              </w:rPr>
            </w:pPr>
            <w:r w:rsidRPr="00A57947">
              <w:rPr>
                <w:lang w:eastAsia="zh-CN"/>
              </w:rPr>
              <w:t>Reserved</w:t>
            </w:r>
          </w:p>
        </w:tc>
      </w:tr>
      <w:tr w:rsidR="00C44DCB" w:rsidRPr="00F829B6" w14:paraId="0699AA14" w14:textId="77777777" w:rsidTr="00914C2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728D0B" w14:textId="77777777" w:rsidR="00C44DCB" w:rsidRDefault="00C44DCB" w:rsidP="00914C2A">
            <w:pPr>
              <w:pStyle w:val="TAC"/>
              <w:rPr>
                <w:lang w:eastAsia="zh-CN"/>
              </w:rPr>
            </w:pPr>
            <w:r w:rsidRPr="00A57947">
              <w:rPr>
                <w:lang w:eastAsia="zh-CN"/>
              </w:rPr>
              <w:t>Reserved</w:t>
            </w:r>
          </w:p>
        </w:tc>
      </w:tr>
    </w:tbl>
    <w:p w14:paraId="6ED52CC8" w14:textId="77777777" w:rsidR="00536870" w:rsidRDefault="00536870" w:rsidP="00536870">
      <w:pPr>
        <w:pStyle w:val="3GPPText"/>
      </w:pPr>
    </w:p>
    <w:p w14:paraId="0C917C0F" w14:textId="733EE0CD" w:rsidR="00536870" w:rsidRPr="00536870" w:rsidRDefault="00536870" w:rsidP="00536870">
      <w:pPr>
        <w:pStyle w:val="3GPPText"/>
      </w:pPr>
      <w:r w:rsidRPr="00FF432C">
        <w:rPr>
          <w:b/>
          <w:u w:val="single"/>
        </w:rPr>
        <w:t>Conclusion</w:t>
      </w:r>
      <w:r>
        <w:t xml:space="preserve">: Discussion on DL PRS periodicity requires more progres on detail of DL PRS Resource allocation including configuration of DL PRS Resource, DL PRS Resource Set and potentially DL PRS Resource Pool. </w:t>
      </w:r>
    </w:p>
    <w:p w14:paraId="0323E67A" w14:textId="77777777" w:rsidR="00536870" w:rsidRDefault="00536870" w:rsidP="00536870">
      <w:pPr>
        <w:pStyle w:val="3GPPText"/>
      </w:pPr>
    </w:p>
    <w:p w14:paraId="76BAD1E1" w14:textId="7DEBC286" w:rsidR="00A57947" w:rsidRPr="00A57947" w:rsidRDefault="00A57947" w:rsidP="00A57947">
      <w:pPr>
        <w:pStyle w:val="3GPPAgreements"/>
      </w:pPr>
      <w:r>
        <w:t>Periodic/aperiodic and semi-persistent resources</w:t>
      </w:r>
    </w:p>
    <w:p w14:paraId="71F9BD26" w14:textId="619D974E" w:rsidR="006A4C70" w:rsidRDefault="006A4C70" w:rsidP="00A57947">
      <w:pPr>
        <w:pStyle w:val="3GPPAgreements"/>
        <w:numPr>
          <w:ilvl w:val="1"/>
          <w:numId w:val="8"/>
        </w:numPr>
      </w:pPr>
      <w:r w:rsidRPr="00DB55EE">
        <w:t>Support aperiodic and semi-persistent PRS</w:t>
      </w:r>
      <w:r>
        <w:t xml:space="preserve"> [Mitsubishi, </w:t>
      </w:r>
      <w:r w:rsidR="000B6935">
        <w:fldChar w:fldCharType="begin"/>
      </w:r>
      <w:r w:rsidR="000B6935">
        <w:instrText xml:space="preserve"> REF _Ref5560160 \r \h </w:instrText>
      </w:r>
      <w:r w:rsidR="000B6935">
        <w:fldChar w:fldCharType="separate"/>
      </w:r>
      <w:r w:rsidR="009F0016">
        <w:t>[10]</w:t>
      </w:r>
      <w:r w:rsidR="000B6935">
        <w:fldChar w:fldCharType="end"/>
      </w:r>
      <w:r>
        <w:t>]</w:t>
      </w:r>
    </w:p>
    <w:p w14:paraId="14DA61D4" w14:textId="3664ECF0" w:rsidR="006A4C70" w:rsidRDefault="006A4C70" w:rsidP="00A57947">
      <w:pPr>
        <w:pStyle w:val="3GPPAgreements"/>
        <w:numPr>
          <w:ilvl w:val="1"/>
          <w:numId w:val="8"/>
        </w:numPr>
      </w:pPr>
      <w:r w:rsidRPr="00A20923">
        <w:rPr>
          <w:rFonts w:eastAsiaTheme="minorEastAsia"/>
        </w:rPr>
        <w:t>Support periodic, aperiodic and semi-persistent transmission for DL PRS</w:t>
      </w:r>
      <w:r>
        <w:t xml:space="preserve"> [</w:t>
      </w:r>
      <w:r w:rsidRPr="00A20923">
        <w:t>vivo</w:t>
      </w:r>
      <w:r>
        <w:t xml:space="preserve">, </w:t>
      </w:r>
      <w:r w:rsidR="000B6935">
        <w:fldChar w:fldCharType="begin"/>
      </w:r>
      <w:r w:rsidR="000B6935">
        <w:instrText xml:space="preserve"> REF _Ref5560112 \r \h </w:instrText>
      </w:r>
      <w:r w:rsidR="000B6935">
        <w:fldChar w:fldCharType="separate"/>
      </w:r>
      <w:r w:rsidR="009F0016">
        <w:t>[3]</w:t>
      </w:r>
      <w:r w:rsidR="000B6935">
        <w:fldChar w:fldCharType="end"/>
      </w:r>
      <w:r>
        <w:t>]</w:t>
      </w:r>
    </w:p>
    <w:p w14:paraId="18E7C1C8" w14:textId="77777777" w:rsidR="006A4C70" w:rsidRDefault="006A4C70" w:rsidP="006A4C70">
      <w:pPr>
        <w:pStyle w:val="3GPPAgreements"/>
        <w:numPr>
          <w:ilvl w:val="0"/>
          <w:numId w:val="0"/>
        </w:numPr>
      </w:pPr>
    </w:p>
    <w:p w14:paraId="472EAD90" w14:textId="48B6F780" w:rsidR="00D14C13" w:rsidRPr="002D2BA7" w:rsidRDefault="00536870" w:rsidP="00D14C13">
      <w:pPr>
        <w:pStyle w:val="3GPPText"/>
      </w:pPr>
      <w:r w:rsidRPr="00FF432C">
        <w:rPr>
          <w:b/>
          <w:u w:val="single"/>
        </w:rPr>
        <w:t>Conclusion</w:t>
      </w:r>
      <w:r>
        <w:t xml:space="preserve">: </w:t>
      </w:r>
      <w:r w:rsidR="00D14C13" w:rsidRPr="002D2BA7">
        <w:t>Localized in time NR DL PRS transmissions with periodic and/or on-demand resource allocation</w:t>
      </w:r>
      <w:r w:rsidR="00D14C13">
        <w:t xml:space="preserve"> was agreed during the study item phase. Need to clarify the meaning of on-demand resource allocation from RAN1 perspective.</w:t>
      </w:r>
    </w:p>
    <w:p w14:paraId="7EB79AEF" w14:textId="5ADF64E6" w:rsidR="00536870" w:rsidRDefault="00536870" w:rsidP="00D14C13">
      <w:pPr>
        <w:pStyle w:val="3GPPText"/>
      </w:pPr>
    </w:p>
    <w:p w14:paraId="6E219FB0" w14:textId="77777777" w:rsidR="00813056" w:rsidRDefault="00813056" w:rsidP="006A4C70">
      <w:pPr>
        <w:pStyle w:val="3GPPAgreements"/>
        <w:numPr>
          <w:ilvl w:val="0"/>
          <w:numId w:val="0"/>
        </w:numPr>
      </w:pPr>
    </w:p>
    <w:p w14:paraId="1AF8088B" w14:textId="77777777" w:rsidR="00813056" w:rsidRDefault="00813056" w:rsidP="006A4C70">
      <w:pPr>
        <w:pStyle w:val="3GPPAgreements"/>
        <w:numPr>
          <w:ilvl w:val="0"/>
          <w:numId w:val="0"/>
        </w:numPr>
      </w:pPr>
    </w:p>
    <w:p w14:paraId="5A2E5A53" w14:textId="6B6168FB" w:rsidR="00961E60" w:rsidRDefault="00961E60" w:rsidP="00961E60">
      <w:pPr>
        <w:pStyle w:val="Heading1"/>
      </w:pPr>
      <w:r>
        <w:t>Conclusions</w:t>
      </w:r>
    </w:p>
    <w:p w14:paraId="07C8CD3C" w14:textId="277F0687" w:rsidR="00961E60" w:rsidRDefault="00961E60" w:rsidP="0037457F">
      <w:pPr>
        <w:pStyle w:val="3GPPText"/>
      </w:pPr>
      <w:r w:rsidRPr="0037457F">
        <w:t>In this contribution, we have provided overview of different DL PRS design aspects based on r</w:t>
      </w:r>
      <w:r w:rsidR="00443973">
        <w:t>e</w:t>
      </w:r>
      <w:r w:rsidRPr="0037457F">
        <w:t xml:space="preserve">view of the submitted contributions </w:t>
      </w:r>
      <w:r w:rsidR="00252C36" w:rsidRPr="0037457F">
        <w:fldChar w:fldCharType="begin"/>
      </w:r>
      <w:r w:rsidR="00252C36" w:rsidRPr="0037457F">
        <w:instrText xml:space="preserve"> REF _Ref5279486 \r \h </w:instrText>
      </w:r>
      <w:r w:rsidR="0037457F">
        <w:instrText xml:space="preserve"> \* MERGEFORMAT </w:instrText>
      </w:r>
      <w:r w:rsidR="00252C36" w:rsidRPr="0037457F">
        <w:fldChar w:fldCharType="separate"/>
      </w:r>
      <w:r w:rsidR="009F0016">
        <w:t>[1]</w:t>
      </w:r>
      <w:r w:rsidR="00252C36" w:rsidRPr="0037457F">
        <w:fldChar w:fldCharType="end"/>
      </w:r>
      <w:r w:rsidR="00252C36" w:rsidRPr="0037457F">
        <w:t>-</w:t>
      </w:r>
      <w:r w:rsidR="00252C36" w:rsidRPr="0037457F">
        <w:fldChar w:fldCharType="begin"/>
      </w:r>
      <w:r w:rsidR="00252C36" w:rsidRPr="0037457F">
        <w:instrText xml:space="preserve"> REF _Ref5279488 \r \h </w:instrText>
      </w:r>
      <w:r w:rsidR="0037457F">
        <w:instrText xml:space="preserve"> \* MERGEFORMAT </w:instrText>
      </w:r>
      <w:r w:rsidR="00252C36" w:rsidRPr="0037457F">
        <w:fldChar w:fldCharType="separate"/>
      </w:r>
      <w:r w:rsidR="009F0016">
        <w:t>[17]</w:t>
      </w:r>
      <w:r w:rsidR="00252C36" w:rsidRPr="0037457F">
        <w:fldChar w:fldCharType="end"/>
      </w:r>
      <w:r w:rsidRPr="0037457F">
        <w:t xml:space="preserve">. In addition, tentative proposals have been </w:t>
      </w:r>
      <w:r w:rsidR="00E83E4E" w:rsidRPr="0037457F">
        <w:t xml:space="preserve">made to facilitate discussion during the </w:t>
      </w:r>
      <w:r w:rsidR="00A57947">
        <w:t xml:space="preserve">RAN WG1 </w:t>
      </w:r>
      <w:r w:rsidR="00E83E4E" w:rsidRPr="0037457F">
        <w:t>meeting week.</w:t>
      </w:r>
    </w:p>
    <w:p w14:paraId="21C66E25" w14:textId="77777777" w:rsidR="00AD6D84" w:rsidRPr="0037457F" w:rsidRDefault="00AD6D84" w:rsidP="0037457F">
      <w:pPr>
        <w:pStyle w:val="3GPPText"/>
      </w:pPr>
    </w:p>
    <w:p w14:paraId="4E03C841" w14:textId="0FBF1A44" w:rsidR="00084E6A" w:rsidRDefault="00084E6A" w:rsidP="00084E6A">
      <w:pPr>
        <w:pStyle w:val="Heading1"/>
      </w:pPr>
      <w:r>
        <w:t>References</w:t>
      </w:r>
    </w:p>
    <w:p w14:paraId="1FD6106C" w14:textId="6FE50004" w:rsidR="007614F3" w:rsidRDefault="007614F3" w:rsidP="007614F3">
      <w:pPr>
        <w:pStyle w:val="3GPPText"/>
        <w:numPr>
          <w:ilvl w:val="0"/>
          <w:numId w:val="11"/>
        </w:numPr>
        <w:ind w:left="0" w:firstLine="0"/>
      </w:pPr>
      <w:bookmarkStart w:id="11" w:name="_Ref5279486"/>
      <w:r>
        <w:t>R1-1903901, “Discussion on DL&amp;UL PRS</w:t>
      </w:r>
      <w:r w:rsidRPr="003A7104">
        <w:t xml:space="preserve">”, </w:t>
      </w:r>
      <w:r>
        <w:t>ZTE Corporation, Sanechips</w:t>
      </w:r>
      <w:r w:rsidRPr="003A7104">
        <w:t>, Xi’an, China, April, 2019</w:t>
      </w:r>
      <w:bookmarkEnd w:id="11"/>
    </w:p>
    <w:p w14:paraId="36BE85AB" w14:textId="77777777" w:rsidR="007614F3" w:rsidRDefault="007614F3" w:rsidP="007614F3">
      <w:pPr>
        <w:pStyle w:val="3GPPText"/>
        <w:numPr>
          <w:ilvl w:val="0"/>
          <w:numId w:val="11"/>
        </w:numPr>
        <w:ind w:left="0" w:firstLine="0"/>
      </w:pPr>
      <w:bookmarkStart w:id="12" w:name="_Ref5559627"/>
      <w:r>
        <w:t>R1-1904004, “DL and UL Reference Signals for NR Positioning</w:t>
      </w:r>
      <w:r w:rsidRPr="003A7104">
        <w:t xml:space="preserve">”, </w:t>
      </w:r>
      <w:r>
        <w:t>Huawei, HiSilicon</w:t>
      </w:r>
      <w:r w:rsidRPr="003A7104">
        <w:t>, Xi’an, China, April, 2019</w:t>
      </w:r>
      <w:bookmarkEnd w:id="12"/>
    </w:p>
    <w:p w14:paraId="0E1F8313" w14:textId="77777777" w:rsidR="007614F3" w:rsidRDefault="007614F3" w:rsidP="007614F3">
      <w:pPr>
        <w:pStyle w:val="3GPPText"/>
        <w:numPr>
          <w:ilvl w:val="0"/>
          <w:numId w:val="11"/>
        </w:numPr>
        <w:ind w:left="0" w:firstLine="0"/>
      </w:pPr>
      <w:bookmarkStart w:id="13" w:name="_Ref5560112"/>
      <w:r>
        <w:t>R1-1904107, “Discussion on DL and UL RS for NR positioning</w:t>
      </w:r>
      <w:r w:rsidRPr="003A7104">
        <w:t xml:space="preserve">”, </w:t>
      </w:r>
      <w:r>
        <w:t>vivo</w:t>
      </w:r>
      <w:r w:rsidRPr="003A7104">
        <w:t>, Xi’an, China, April, 2019</w:t>
      </w:r>
      <w:bookmarkEnd w:id="13"/>
    </w:p>
    <w:p w14:paraId="5837384D" w14:textId="77777777" w:rsidR="007614F3" w:rsidRDefault="007614F3" w:rsidP="007614F3">
      <w:pPr>
        <w:pStyle w:val="3GPPText"/>
        <w:numPr>
          <w:ilvl w:val="0"/>
          <w:numId w:val="11"/>
        </w:numPr>
        <w:ind w:left="0" w:firstLine="0"/>
      </w:pPr>
      <w:bookmarkStart w:id="14" w:name="_Ref5561135"/>
      <w:r>
        <w:t>R1-1904158, “DL and UL Reference Signals for NR Positioning</w:t>
      </w:r>
      <w:r w:rsidRPr="003A7104">
        <w:t xml:space="preserve">”, </w:t>
      </w:r>
      <w:r>
        <w:t>BUPT, ZTE, CAICT</w:t>
      </w:r>
      <w:r w:rsidRPr="003A7104">
        <w:t>, Xi’an, China, April, 2019</w:t>
      </w:r>
      <w:bookmarkEnd w:id="14"/>
    </w:p>
    <w:p w14:paraId="658EBCA4" w14:textId="77777777" w:rsidR="007614F3" w:rsidRDefault="007614F3" w:rsidP="007614F3">
      <w:pPr>
        <w:pStyle w:val="3GPPText"/>
        <w:numPr>
          <w:ilvl w:val="0"/>
          <w:numId w:val="11"/>
        </w:numPr>
        <w:ind w:left="0" w:firstLine="0"/>
      </w:pPr>
      <w:bookmarkStart w:id="15" w:name="_Ref5559195"/>
      <w:r>
        <w:t>R1-1904200, “Discussion on DL and UL Reference Signals for NR Positioning</w:t>
      </w:r>
      <w:r w:rsidRPr="003A7104">
        <w:t xml:space="preserve">”, </w:t>
      </w:r>
      <w:r>
        <w:t>LG Electronics</w:t>
      </w:r>
      <w:r w:rsidRPr="003A7104">
        <w:t>, Xi’an, China, April, 2019</w:t>
      </w:r>
      <w:bookmarkEnd w:id="15"/>
    </w:p>
    <w:p w14:paraId="6A61B147" w14:textId="77777777" w:rsidR="007614F3" w:rsidRDefault="007614F3" w:rsidP="007614F3">
      <w:pPr>
        <w:pStyle w:val="3GPPText"/>
        <w:numPr>
          <w:ilvl w:val="0"/>
          <w:numId w:val="11"/>
        </w:numPr>
        <w:ind w:left="0" w:firstLine="0"/>
      </w:pPr>
      <w:bookmarkStart w:id="16" w:name="_Ref5559228"/>
      <w:r>
        <w:t>R1-1904258, “Considerations on DL and UL reference signals for NR positioning</w:t>
      </w:r>
      <w:r w:rsidRPr="003A7104">
        <w:t xml:space="preserve">”, </w:t>
      </w:r>
      <w:r>
        <w:t>Sony</w:t>
      </w:r>
      <w:r w:rsidRPr="003A7104">
        <w:t>, Xi’an, China, April, 2019</w:t>
      </w:r>
      <w:bookmarkEnd w:id="16"/>
    </w:p>
    <w:p w14:paraId="4E1AA97D" w14:textId="77777777" w:rsidR="007614F3" w:rsidRDefault="007614F3" w:rsidP="007614F3">
      <w:pPr>
        <w:pStyle w:val="3GPPText"/>
        <w:numPr>
          <w:ilvl w:val="0"/>
          <w:numId w:val="11"/>
        </w:numPr>
        <w:ind w:left="0" w:firstLine="0"/>
      </w:pPr>
      <w:bookmarkStart w:id="17" w:name="_Ref5559221"/>
      <w:r>
        <w:t>R1-1904320, “Downlink and uplink reference signal design for NR positioning</w:t>
      </w:r>
      <w:r w:rsidRPr="003A7104">
        <w:t xml:space="preserve">”, </w:t>
      </w:r>
      <w:r>
        <w:t>Intel Corporation</w:t>
      </w:r>
      <w:r w:rsidRPr="003A7104">
        <w:t>, Xi’an, China, April, 2019</w:t>
      </w:r>
      <w:bookmarkEnd w:id="17"/>
    </w:p>
    <w:p w14:paraId="08AE755D" w14:textId="27D91580" w:rsidR="007614F3" w:rsidRDefault="007614F3" w:rsidP="00A948E1">
      <w:pPr>
        <w:pStyle w:val="3GPPText"/>
        <w:numPr>
          <w:ilvl w:val="0"/>
          <w:numId w:val="11"/>
        </w:numPr>
        <w:ind w:left="0" w:firstLine="0"/>
      </w:pPr>
      <w:bookmarkStart w:id="18" w:name="_Ref5559609"/>
      <w:r>
        <w:t>R1-1904394, “DL and UL Reference Signals Design for NR Positioning</w:t>
      </w:r>
      <w:r w:rsidRPr="003A7104">
        <w:t xml:space="preserve">”, </w:t>
      </w:r>
      <w:r>
        <w:t>Samsung</w:t>
      </w:r>
      <w:r w:rsidRPr="003A7104">
        <w:t>, Xi’an, China, April, 2019</w:t>
      </w:r>
      <w:bookmarkEnd w:id="18"/>
    </w:p>
    <w:p w14:paraId="5696A064" w14:textId="2765D523" w:rsidR="007614F3" w:rsidRDefault="007614F3" w:rsidP="00A948E1">
      <w:pPr>
        <w:pStyle w:val="3GPPText"/>
        <w:numPr>
          <w:ilvl w:val="0"/>
          <w:numId w:val="11"/>
        </w:numPr>
        <w:ind w:left="0" w:firstLine="0"/>
      </w:pPr>
      <w:bookmarkStart w:id="19" w:name="_Ref5560225"/>
      <w:r>
        <w:t>R1-1904500, “Reference signal design for NR positioning</w:t>
      </w:r>
      <w:r w:rsidRPr="003A7104">
        <w:t xml:space="preserve">”, </w:t>
      </w:r>
      <w:r>
        <w:t>MediaTek Inc.</w:t>
      </w:r>
      <w:r w:rsidRPr="007614F3">
        <w:t xml:space="preserve"> </w:t>
      </w:r>
      <w:r w:rsidRPr="003A7104">
        <w:t>, Xi’an, China, April, 2019</w:t>
      </w:r>
      <w:bookmarkEnd w:id="19"/>
    </w:p>
    <w:p w14:paraId="15F58165" w14:textId="0671CB73" w:rsidR="007614F3" w:rsidRDefault="007614F3" w:rsidP="00A948E1">
      <w:pPr>
        <w:pStyle w:val="3GPPText"/>
        <w:numPr>
          <w:ilvl w:val="0"/>
          <w:numId w:val="11"/>
        </w:numPr>
        <w:ind w:left="0" w:firstLine="0"/>
      </w:pPr>
      <w:bookmarkStart w:id="20" w:name="_Ref5560160"/>
      <w:r>
        <w:t>R1-1904600, “Views on reference signal designs for NR positioning</w:t>
      </w:r>
      <w:r w:rsidRPr="003A7104">
        <w:t xml:space="preserve">”, </w:t>
      </w:r>
      <w:r>
        <w:t>Mitsubishi Electric Corp</w:t>
      </w:r>
      <w:r w:rsidRPr="003A7104">
        <w:t>, Xi’an, China, April, 2019</w:t>
      </w:r>
      <w:bookmarkEnd w:id="20"/>
    </w:p>
    <w:p w14:paraId="44AAF29F" w14:textId="6D2A9726" w:rsidR="007614F3" w:rsidRDefault="007614F3" w:rsidP="00A948E1">
      <w:pPr>
        <w:pStyle w:val="3GPPText"/>
        <w:numPr>
          <w:ilvl w:val="0"/>
          <w:numId w:val="11"/>
        </w:numPr>
        <w:ind w:left="0" w:firstLine="0"/>
      </w:pPr>
      <w:bookmarkStart w:id="21" w:name="_Ref5559541"/>
      <w:r>
        <w:t>R1-1904740, “Discussion on reference signal design for NR positioning</w:t>
      </w:r>
      <w:r w:rsidRPr="003A7104">
        <w:t xml:space="preserve">”, </w:t>
      </w:r>
      <w:r>
        <w:t>CMCC</w:t>
      </w:r>
      <w:r w:rsidRPr="003A7104">
        <w:t>, Xi’an, China, April, 2019</w:t>
      </w:r>
      <w:bookmarkEnd w:id="21"/>
    </w:p>
    <w:p w14:paraId="09798119" w14:textId="155A4F90" w:rsidR="007614F3" w:rsidRDefault="007614F3" w:rsidP="00A948E1">
      <w:pPr>
        <w:pStyle w:val="3GPPText"/>
        <w:numPr>
          <w:ilvl w:val="0"/>
          <w:numId w:val="11"/>
        </w:numPr>
        <w:ind w:left="0" w:firstLine="0"/>
      </w:pPr>
      <w:bookmarkStart w:id="22" w:name="_Ref5559245"/>
      <w:r>
        <w:t>R1-1904790, “Discussion on DL reference signals for NR positioning</w:t>
      </w:r>
      <w:r w:rsidRPr="003A7104">
        <w:t xml:space="preserve">”, </w:t>
      </w:r>
      <w:r>
        <w:t>Spreadtrum Communications</w:t>
      </w:r>
      <w:r w:rsidRPr="003A7104">
        <w:t>, Xi’an, China, April, 2019</w:t>
      </w:r>
      <w:bookmarkEnd w:id="22"/>
    </w:p>
    <w:p w14:paraId="1411B50F" w14:textId="065BC3F7" w:rsidR="007614F3" w:rsidRDefault="007614F3" w:rsidP="00A948E1">
      <w:pPr>
        <w:pStyle w:val="3GPPText"/>
        <w:numPr>
          <w:ilvl w:val="0"/>
          <w:numId w:val="11"/>
        </w:numPr>
        <w:ind w:left="0" w:firstLine="0"/>
      </w:pPr>
      <w:bookmarkStart w:id="23" w:name="_Ref5559586"/>
      <w:r>
        <w:t>R1-1905033, “DL &amp; UL Reference Signals for NR Positioning</w:t>
      </w:r>
      <w:r w:rsidRPr="003A7104">
        <w:t xml:space="preserve">”, </w:t>
      </w:r>
      <w:r>
        <w:t>Qualcomm Incorporated</w:t>
      </w:r>
      <w:r w:rsidRPr="003A7104">
        <w:t>, Xi’an, China, April, 2019</w:t>
      </w:r>
      <w:bookmarkEnd w:id="23"/>
    </w:p>
    <w:p w14:paraId="4A1D4D2B" w14:textId="61264429" w:rsidR="007614F3" w:rsidRDefault="007614F3" w:rsidP="00A948E1">
      <w:pPr>
        <w:pStyle w:val="3GPPText"/>
        <w:numPr>
          <w:ilvl w:val="0"/>
          <w:numId w:val="11"/>
        </w:numPr>
        <w:ind w:left="0" w:firstLine="0"/>
      </w:pPr>
      <w:bookmarkStart w:id="24" w:name="_Ref5559517"/>
      <w:r>
        <w:t>R1-1905262, “Views on DL and UL reference signals for NR Positioning</w:t>
      </w:r>
      <w:r w:rsidRPr="003A7104">
        <w:t xml:space="preserve">”, </w:t>
      </w:r>
      <w:r>
        <w:t>Nokia, Nokia Shanghai Bell</w:t>
      </w:r>
      <w:r w:rsidRPr="003A7104">
        <w:t>, Xi’an, China, April, 2019</w:t>
      </w:r>
      <w:bookmarkEnd w:id="24"/>
    </w:p>
    <w:p w14:paraId="3EFE7831" w14:textId="4355B569" w:rsidR="007614F3" w:rsidRDefault="007614F3" w:rsidP="00A948E1">
      <w:pPr>
        <w:pStyle w:val="3GPPText"/>
        <w:numPr>
          <w:ilvl w:val="0"/>
          <w:numId w:val="11"/>
        </w:numPr>
        <w:ind w:left="0" w:firstLine="0"/>
      </w:pPr>
      <w:bookmarkStart w:id="25" w:name="_Ref5559579"/>
      <w:r>
        <w:t>R1-1905346, “DL and UL Reference Signals for NR Positioning</w:t>
      </w:r>
      <w:r w:rsidRPr="003A7104">
        <w:t xml:space="preserve">”, </w:t>
      </w:r>
      <w:r>
        <w:t>CATT</w:t>
      </w:r>
      <w:r w:rsidRPr="003A7104">
        <w:t>, Xi’an, China, April, 2019</w:t>
      </w:r>
      <w:bookmarkEnd w:id="25"/>
    </w:p>
    <w:p w14:paraId="2981C224" w14:textId="39A9B7D7" w:rsidR="007614F3" w:rsidRDefault="007614F3" w:rsidP="00A948E1">
      <w:pPr>
        <w:pStyle w:val="3GPPText"/>
        <w:numPr>
          <w:ilvl w:val="0"/>
          <w:numId w:val="11"/>
        </w:numPr>
        <w:ind w:left="0" w:firstLine="0"/>
      </w:pPr>
      <w:bookmarkStart w:id="26" w:name="_Ref5560379"/>
      <w:r>
        <w:t>R1-1905461, “DL and UL Reference Signals for NR Positioning</w:t>
      </w:r>
      <w:r w:rsidRPr="003A7104">
        <w:t xml:space="preserve">”, </w:t>
      </w:r>
      <w:r>
        <w:t>Ericsson</w:t>
      </w:r>
      <w:r w:rsidRPr="003A7104">
        <w:t>, Xi’an, China, April, 2019</w:t>
      </w:r>
      <w:bookmarkEnd w:id="26"/>
    </w:p>
    <w:p w14:paraId="4240592C" w14:textId="77777777" w:rsidR="007614F3" w:rsidRDefault="007614F3" w:rsidP="007614F3">
      <w:pPr>
        <w:pStyle w:val="3GPPText"/>
        <w:numPr>
          <w:ilvl w:val="0"/>
          <w:numId w:val="11"/>
        </w:numPr>
        <w:ind w:left="0" w:firstLine="0"/>
      </w:pPr>
      <w:bookmarkStart w:id="27" w:name="_Ref5279488"/>
      <w:r>
        <w:t>R1-1905484, “SRS Enhancements for NR positioning</w:t>
      </w:r>
      <w:r w:rsidRPr="003A7104">
        <w:t xml:space="preserve">”, </w:t>
      </w:r>
      <w:r>
        <w:t>Fraunhofer IIS, Fraunhofer HHI</w:t>
      </w:r>
      <w:r w:rsidRPr="003A7104">
        <w:t>, Xi’an, China, April, 2019</w:t>
      </w:r>
      <w:bookmarkEnd w:id="27"/>
    </w:p>
    <w:sectPr w:rsidR="007614F3" w:rsidSect="005D0A41">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BA61B" w14:textId="77777777" w:rsidR="00874B45" w:rsidRDefault="00874B45">
      <w:r>
        <w:separator/>
      </w:r>
    </w:p>
  </w:endnote>
  <w:endnote w:type="continuationSeparator" w:id="0">
    <w:p w14:paraId="2BF0F7A1" w14:textId="77777777" w:rsidR="00874B45" w:rsidRDefault="0087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C23178" w:rsidRDefault="00C2317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C23178" w:rsidRDefault="00C2317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C23178" w:rsidRPr="00270202" w:rsidRDefault="00C2317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B1E2A">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B1E2A">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D4CA8" w14:textId="77777777" w:rsidR="00874B45" w:rsidRDefault="00874B45">
      <w:r>
        <w:separator/>
      </w:r>
    </w:p>
  </w:footnote>
  <w:footnote w:type="continuationSeparator" w:id="0">
    <w:p w14:paraId="2A080104" w14:textId="77777777" w:rsidR="00874B45" w:rsidRDefault="00874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C23178" w:rsidRDefault="00C231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A238F0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noProof w:val="0"/>
        <w:vanish w:val="0"/>
        <w:webHidden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734512"/>
    <w:multiLevelType w:val="hybridMultilevel"/>
    <w:tmpl w:val="8B7817BA"/>
    <w:lvl w:ilvl="0" w:tplc="A5A063FE">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D0CF1"/>
    <w:multiLevelType w:val="hybridMultilevel"/>
    <w:tmpl w:val="CD84E6D0"/>
    <w:lvl w:ilvl="0" w:tplc="D11E136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6B24D260"/>
    <w:lvl w:ilvl="0">
      <w:start w:val="1"/>
      <w:numFmt w:val="bullet"/>
      <w:pStyle w:val="3GPPAgreements"/>
      <w:lvlText w:val="●"/>
      <w:lvlJc w:val="left"/>
      <w:pPr>
        <w:ind w:left="284" w:hanging="284"/>
      </w:pPr>
      <w:rPr>
        <w:rFonts w:ascii="Times New Roman" w:hAnsi="Times New Roman" w:cs="Times New Roman" w:hint="default"/>
        <w:color w:val="auto"/>
        <w:sz w:val="22"/>
        <w:lang w:val="en-GB"/>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D0A2DF8"/>
    <w:multiLevelType w:val="multilevel"/>
    <w:tmpl w:val="7A906378"/>
    <w:numStyleLink w:val="3GPPListofBullets"/>
  </w:abstractNum>
  <w:num w:numId="1">
    <w:abstractNumId w:val="9"/>
  </w:num>
  <w:num w:numId="2">
    <w:abstractNumId w:val="2"/>
  </w:num>
  <w:num w:numId="3">
    <w:abstractNumId w:val="10"/>
  </w:num>
  <w:num w:numId="4">
    <w:abstractNumId w:val="11"/>
  </w:num>
  <w:num w:numId="5">
    <w:abstractNumId w:val="6"/>
  </w:num>
  <w:num w:numId="6">
    <w:abstractNumId w:val="3"/>
  </w:num>
  <w:num w:numId="7">
    <w:abstractNumId w:val="12"/>
  </w:num>
  <w:num w:numId="8">
    <w:abstractNumId w:val="14"/>
  </w:num>
  <w:num w:numId="9">
    <w:abstractNumId w:val="1"/>
  </w:num>
  <w:num w:numId="10">
    <w:abstractNumId w:val="5"/>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8"/>
  </w:num>
  <w:num w:numId="16">
    <w:abstractNumId w:val="16"/>
    <w:lvlOverride w:ilvl="0">
      <w:lvl w:ilvl="0">
        <w:start w:val="1"/>
        <w:numFmt w:val="decimal"/>
        <w:lvlText w:val="Proposal %1:"/>
        <w:lvlJc w:val="left"/>
        <w:pPr>
          <w:ind w:left="0" w:firstLine="0"/>
        </w:pPr>
        <w:rPr>
          <w:b/>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0Mbe0tDA3MjQwNjBU0lEKTi0uzszPAykwrAUAMSLtwiwAAAA="/>
  </w:docVars>
  <w:rsids>
    <w:rsidRoot w:val="008810FA"/>
    <w:rsid w:val="000000A2"/>
    <w:rsid w:val="000004CA"/>
    <w:rsid w:val="00000515"/>
    <w:rsid w:val="00000ECA"/>
    <w:rsid w:val="00000F2A"/>
    <w:rsid w:val="00000F62"/>
    <w:rsid w:val="00001027"/>
    <w:rsid w:val="00001507"/>
    <w:rsid w:val="00001537"/>
    <w:rsid w:val="00001655"/>
    <w:rsid w:val="00001814"/>
    <w:rsid w:val="00001FC3"/>
    <w:rsid w:val="00002375"/>
    <w:rsid w:val="00002459"/>
    <w:rsid w:val="00002793"/>
    <w:rsid w:val="00002B08"/>
    <w:rsid w:val="00002B79"/>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2D4B"/>
    <w:rsid w:val="00023699"/>
    <w:rsid w:val="00023C29"/>
    <w:rsid w:val="000240F5"/>
    <w:rsid w:val="000242B0"/>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0B"/>
    <w:rsid w:val="00027EE3"/>
    <w:rsid w:val="00027F9E"/>
    <w:rsid w:val="000300FE"/>
    <w:rsid w:val="000304BC"/>
    <w:rsid w:val="00030766"/>
    <w:rsid w:val="00030957"/>
    <w:rsid w:val="00030C3D"/>
    <w:rsid w:val="00030EC4"/>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7D"/>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2F98"/>
    <w:rsid w:val="000430CF"/>
    <w:rsid w:val="0004336E"/>
    <w:rsid w:val="000435EF"/>
    <w:rsid w:val="00043703"/>
    <w:rsid w:val="0004388A"/>
    <w:rsid w:val="0004391B"/>
    <w:rsid w:val="00043A66"/>
    <w:rsid w:val="00044022"/>
    <w:rsid w:val="0004403C"/>
    <w:rsid w:val="00044225"/>
    <w:rsid w:val="00044359"/>
    <w:rsid w:val="00044384"/>
    <w:rsid w:val="00044574"/>
    <w:rsid w:val="00044576"/>
    <w:rsid w:val="00044615"/>
    <w:rsid w:val="000449D0"/>
    <w:rsid w:val="00044B33"/>
    <w:rsid w:val="00044EDF"/>
    <w:rsid w:val="00044FC4"/>
    <w:rsid w:val="00045095"/>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B5A"/>
    <w:rsid w:val="00052FBE"/>
    <w:rsid w:val="000531A8"/>
    <w:rsid w:val="00053698"/>
    <w:rsid w:val="00053849"/>
    <w:rsid w:val="00053A47"/>
    <w:rsid w:val="00053B4E"/>
    <w:rsid w:val="00053BA6"/>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4B4"/>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C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209"/>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E99"/>
    <w:rsid w:val="000A1AD3"/>
    <w:rsid w:val="000A1D49"/>
    <w:rsid w:val="000A2042"/>
    <w:rsid w:val="000A23B7"/>
    <w:rsid w:val="000A2CEF"/>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5E"/>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935"/>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75D"/>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520"/>
    <w:rsid w:val="000E279B"/>
    <w:rsid w:val="000E297C"/>
    <w:rsid w:val="000E2A4C"/>
    <w:rsid w:val="000E3075"/>
    <w:rsid w:val="000E32B4"/>
    <w:rsid w:val="000E3358"/>
    <w:rsid w:val="000E33B7"/>
    <w:rsid w:val="000E3445"/>
    <w:rsid w:val="000E34E6"/>
    <w:rsid w:val="000E38ED"/>
    <w:rsid w:val="000E3F84"/>
    <w:rsid w:val="000E471D"/>
    <w:rsid w:val="000E4794"/>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CA"/>
    <w:rsid w:val="000F13D7"/>
    <w:rsid w:val="000F1523"/>
    <w:rsid w:val="000F1696"/>
    <w:rsid w:val="000F16E9"/>
    <w:rsid w:val="000F17E4"/>
    <w:rsid w:val="000F1B0F"/>
    <w:rsid w:val="000F1B95"/>
    <w:rsid w:val="000F1CF3"/>
    <w:rsid w:val="000F203A"/>
    <w:rsid w:val="000F20C0"/>
    <w:rsid w:val="000F20CD"/>
    <w:rsid w:val="000F24AE"/>
    <w:rsid w:val="000F24C7"/>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90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6E99"/>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72"/>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BC4"/>
    <w:rsid w:val="00120FE7"/>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6FA9"/>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523"/>
    <w:rsid w:val="00143606"/>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37"/>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61E"/>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0CF"/>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1C"/>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16B"/>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38"/>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6E4"/>
    <w:rsid w:val="001D1943"/>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88C"/>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DE3"/>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0EAE"/>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4DF"/>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36"/>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57D7E"/>
    <w:rsid w:val="00260156"/>
    <w:rsid w:val="002601AF"/>
    <w:rsid w:val="00260627"/>
    <w:rsid w:val="0026075E"/>
    <w:rsid w:val="00260B99"/>
    <w:rsid w:val="00260F80"/>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360"/>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9A"/>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9B1"/>
    <w:rsid w:val="002C0005"/>
    <w:rsid w:val="002C0017"/>
    <w:rsid w:val="002C04C2"/>
    <w:rsid w:val="002C0818"/>
    <w:rsid w:val="002C08D3"/>
    <w:rsid w:val="002C0CEA"/>
    <w:rsid w:val="002C0D09"/>
    <w:rsid w:val="002C0DD0"/>
    <w:rsid w:val="002C0E0A"/>
    <w:rsid w:val="002C0E55"/>
    <w:rsid w:val="002C1C99"/>
    <w:rsid w:val="002C1DF1"/>
    <w:rsid w:val="002C203A"/>
    <w:rsid w:val="002C2047"/>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54B"/>
    <w:rsid w:val="002C5620"/>
    <w:rsid w:val="002C5A6B"/>
    <w:rsid w:val="002C5B7C"/>
    <w:rsid w:val="002C6165"/>
    <w:rsid w:val="002C61E0"/>
    <w:rsid w:val="002C6CF5"/>
    <w:rsid w:val="002C706B"/>
    <w:rsid w:val="002C782F"/>
    <w:rsid w:val="002C7B03"/>
    <w:rsid w:val="002C7B0D"/>
    <w:rsid w:val="002C7D95"/>
    <w:rsid w:val="002D001E"/>
    <w:rsid w:val="002D0297"/>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30"/>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300D"/>
    <w:rsid w:val="002F3AD8"/>
    <w:rsid w:val="002F3CC3"/>
    <w:rsid w:val="002F3D60"/>
    <w:rsid w:val="002F3F16"/>
    <w:rsid w:val="002F4139"/>
    <w:rsid w:val="002F413F"/>
    <w:rsid w:val="002F44AD"/>
    <w:rsid w:val="002F45D3"/>
    <w:rsid w:val="002F489E"/>
    <w:rsid w:val="002F48D4"/>
    <w:rsid w:val="002F4934"/>
    <w:rsid w:val="002F4A52"/>
    <w:rsid w:val="002F4CF5"/>
    <w:rsid w:val="002F4E87"/>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0AA"/>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02F"/>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330"/>
    <w:rsid w:val="00340401"/>
    <w:rsid w:val="00340450"/>
    <w:rsid w:val="00340965"/>
    <w:rsid w:val="003409AE"/>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C5"/>
    <w:rsid w:val="00343EFE"/>
    <w:rsid w:val="00343F90"/>
    <w:rsid w:val="00344021"/>
    <w:rsid w:val="00344312"/>
    <w:rsid w:val="00344725"/>
    <w:rsid w:val="0034511B"/>
    <w:rsid w:val="003451D9"/>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94"/>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58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8C9"/>
    <w:rsid w:val="00373B2A"/>
    <w:rsid w:val="00373E10"/>
    <w:rsid w:val="00373E51"/>
    <w:rsid w:val="00373F2C"/>
    <w:rsid w:val="0037406C"/>
    <w:rsid w:val="003741D2"/>
    <w:rsid w:val="00374440"/>
    <w:rsid w:val="003744CB"/>
    <w:rsid w:val="0037457F"/>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6F9"/>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17F"/>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A10"/>
    <w:rsid w:val="003A4C4A"/>
    <w:rsid w:val="003A4E82"/>
    <w:rsid w:val="003A526F"/>
    <w:rsid w:val="003A52BE"/>
    <w:rsid w:val="003A5737"/>
    <w:rsid w:val="003A590E"/>
    <w:rsid w:val="003A594D"/>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EDF"/>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C2"/>
    <w:rsid w:val="003E5DE2"/>
    <w:rsid w:val="003E5FD4"/>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ED"/>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1B2B"/>
    <w:rsid w:val="00412243"/>
    <w:rsid w:val="004124FA"/>
    <w:rsid w:val="00412588"/>
    <w:rsid w:val="00412697"/>
    <w:rsid w:val="00412CFA"/>
    <w:rsid w:val="00412F8D"/>
    <w:rsid w:val="00413369"/>
    <w:rsid w:val="00413AA2"/>
    <w:rsid w:val="00413AE3"/>
    <w:rsid w:val="00413FB4"/>
    <w:rsid w:val="00414129"/>
    <w:rsid w:val="004142CD"/>
    <w:rsid w:val="004142F5"/>
    <w:rsid w:val="00414346"/>
    <w:rsid w:val="00414413"/>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1F84"/>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4DE3"/>
    <w:rsid w:val="00435248"/>
    <w:rsid w:val="0043533E"/>
    <w:rsid w:val="004353C1"/>
    <w:rsid w:val="0043542F"/>
    <w:rsid w:val="004355EB"/>
    <w:rsid w:val="00435602"/>
    <w:rsid w:val="004356FA"/>
    <w:rsid w:val="00435757"/>
    <w:rsid w:val="00435AB3"/>
    <w:rsid w:val="00435CCF"/>
    <w:rsid w:val="00436219"/>
    <w:rsid w:val="00436329"/>
    <w:rsid w:val="00436480"/>
    <w:rsid w:val="00436511"/>
    <w:rsid w:val="00436A3B"/>
    <w:rsid w:val="00436CF4"/>
    <w:rsid w:val="00436E37"/>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973"/>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59"/>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641"/>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57FD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B5B"/>
    <w:rsid w:val="00465C0F"/>
    <w:rsid w:val="00465EB3"/>
    <w:rsid w:val="00466260"/>
    <w:rsid w:val="004662E3"/>
    <w:rsid w:val="0046645E"/>
    <w:rsid w:val="004666EC"/>
    <w:rsid w:val="0046680F"/>
    <w:rsid w:val="00466D0E"/>
    <w:rsid w:val="00467011"/>
    <w:rsid w:val="0046724E"/>
    <w:rsid w:val="0046748D"/>
    <w:rsid w:val="00467838"/>
    <w:rsid w:val="004678ED"/>
    <w:rsid w:val="0047041E"/>
    <w:rsid w:val="0047050D"/>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42"/>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39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A1B"/>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0F"/>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16F"/>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4F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71F"/>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0BC"/>
    <w:rsid w:val="0052217F"/>
    <w:rsid w:val="005221A4"/>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998"/>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870"/>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1EF"/>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3E67"/>
    <w:rsid w:val="0055410A"/>
    <w:rsid w:val="00554585"/>
    <w:rsid w:val="005547CB"/>
    <w:rsid w:val="00554C19"/>
    <w:rsid w:val="00554DF7"/>
    <w:rsid w:val="00554FF2"/>
    <w:rsid w:val="0055509E"/>
    <w:rsid w:val="00555102"/>
    <w:rsid w:val="005555A6"/>
    <w:rsid w:val="00555675"/>
    <w:rsid w:val="00555713"/>
    <w:rsid w:val="00555772"/>
    <w:rsid w:val="005558D0"/>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023"/>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585"/>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58"/>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1D"/>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06"/>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B79EA"/>
    <w:rsid w:val="005C0625"/>
    <w:rsid w:val="005C06DB"/>
    <w:rsid w:val="005C0904"/>
    <w:rsid w:val="005C09BF"/>
    <w:rsid w:val="005C0D61"/>
    <w:rsid w:val="005C0DDE"/>
    <w:rsid w:val="005C11DA"/>
    <w:rsid w:val="005C1225"/>
    <w:rsid w:val="005C132F"/>
    <w:rsid w:val="005C14D0"/>
    <w:rsid w:val="005C1752"/>
    <w:rsid w:val="005C18B1"/>
    <w:rsid w:val="005C1F03"/>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8F4"/>
    <w:rsid w:val="0060591D"/>
    <w:rsid w:val="006059EC"/>
    <w:rsid w:val="00605B5D"/>
    <w:rsid w:val="00606D0C"/>
    <w:rsid w:val="00607039"/>
    <w:rsid w:val="00607244"/>
    <w:rsid w:val="0060731A"/>
    <w:rsid w:val="006073CE"/>
    <w:rsid w:val="006074B1"/>
    <w:rsid w:val="006075F4"/>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E2"/>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8EF"/>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3A6"/>
    <w:rsid w:val="00666DA7"/>
    <w:rsid w:val="00666DE8"/>
    <w:rsid w:val="00666F36"/>
    <w:rsid w:val="006672FC"/>
    <w:rsid w:val="006674DD"/>
    <w:rsid w:val="00667525"/>
    <w:rsid w:val="006679C8"/>
    <w:rsid w:val="00667A27"/>
    <w:rsid w:val="00667C07"/>
    <w:rsid w:val="00667F2A"/>
    <w:rsid w:val="006701CF"/>
    <w:rsid w:val="00670200"/>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9A7"/>
    <w:rsid w:val="00683C0B"/>
    <w:rsid w:val="00683D7F"/>
    <w:rsid w:val="00684258"/>
    <w:rsid w:val="006849D0"/>
    <w:rsid w:val="00684BEC"/>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8B4"/>
    <w:rsid w:val="006A49B5"/>
    <w:rsid w:val="006A49E0"/>
    <w:rsid w:val="006A4C70"/>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5E3"/>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0DF"/>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A5C"/>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A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7C7"/>
    <w:rsid w:val="00723C3B"/>
    <w:rsid w:val="00723C90"/>
    <w:rsid w:val="00723CE3"/>
    <w:rsid w:val="00723EC3"/>
    <w:rsid w:val="00723F42"/>
    <w:rsid w:val="00724426"/>
    <w:rsid w:val="00724D5D"/>
    <w:rsid w:val="00725068"/>
    <w:rsid w:val="007254B1"/>
    <w:rsid w:val="00725524"/>
    <w:rsid w:val="007255D8"/>
    <w:rsid w:val="0072560E"/>
    <w:rsid w:val="00725A89"/>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7C3"/>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2F8"/>
    <w:rsid w:val="007603D7"/>
    <w:rsid w:val="007604E2"/>
    <w:rsid w:val="007605A1"/>
    <w:rsid w:val="0076065D"/>
    <w:rsid w:val="00760756"/>
    <w:rsid w:val="00760868"/>
    <w:rsid w:val="00760D79"/>
    <w:rsid w:val="00760E75"/>
    <w:rsid w:val="00760F08"/>
    <w:rsid w:val="0076116D"/>
    <w:rsid w:val="007613AF"/>
    <w:rsid w:val="007614F3"/>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ACB"/>
    <w:rsid w:val="00764E4E"/>
    <w:rsid w:val="00764E7D"/>
    <w:rsid w:val="00764E9C"/>
    <w:rsid w:val="00764EB8"/>
    <w:rsid w:val="00765098"/>
    <w:rsid w:val="007654B5"/>
    <w:rsid w:val="00765726"/>
    <w:rsid w:val="0076573F"/>
    <w:rsid w:val="0076598E"/>
    <w:rsid w:val="00765AC2"/>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30"/>
    <w:rsid w:val="00783F43"/>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823"/>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D88"/>
    <w:rsid w:val="007A75A3"/>
    <w:rsid w:val="007A7836"/>
    <w:rsid w:val="007B0253"/>
    <w:rsid w:val="007B0351"/>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C93"/>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7A4"/>
    <w:rsid w:val="007B7832"/>
    <w:rsid w:val="007B79EE"/>
    <w:rsid w:val="007B7A3B"/>
    <w:rsid w:val="007B7DFC"/>
    <w:rsid w:val="007C0160"/>
    <w:rsid w:val="007C020C"/>
    <w:rsid w:val="007C076D"/>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930"/>
    <w:rsid w:val="007D2B63"/>
    <w:rsid w:val="007D357E"/>
    <w:rsid w:val="007D3889"/>
    <w:rsid w:val="007D39A2"/>
    <w:rsid w:val="007D39D7"/>
    <w:rsid w:val="007D3A6B"/>
    <w:rsid w:val="007D3FC1"/>
    <w:rsid w:val="007D4851"/>
    <w:rsid w:val="007D4FF2"/>
    <w:rsid w:val="007D50CE"/>
    <w:rsid w:val="007D512C"/>
    <w:rsid w:val="007D523F"/>
    <w:rsid w:val="007D526F"/>
    <w:rsid w:val="007D59F2"/>
    <w:rsid w:val="007D5A24"/>
    <w:rsid w:val="007D5B38"/>
    <w:rsid w:val="007D5C6B"/>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F4"/>
    <w:rsid w:val="007E6847"/>
    <w:rsid w:val="007E6B70"/>
    <w:rsid w:val="007E6EF1"/>
    <w:rsid w:val="007E714F"/>
    <w:rsid w:val="007E73E9"/>
    <w:rsid w:val="007E78A8"/>
    <w:rsid w:val="007E79C6"/>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093"/>
    <w:rsid w:val="007F3BF0"/>
    <w:rsid w:val="007F3FB0"/>
    <w:rsid w:val="007F4298"/>
    <w:rsid w:val="007F438F"/>
    <w:rsid w:val="007F43A9"/>
    <w:rsid w:val="007F49D3"/>
    <w:rsid w:val="007F4ACC"/>
    <w:rsid w:val="007F4D86"/>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056"/>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9B5"/>
    <w:rsid w:val="00816A54"/>
    <w:rsid w:val="00816D94"/>
    <w:rsid w:val="0081727D"/>
    <w:rsid w:val="00817508"/>
    <w:rsid w:val="00817742"/>
    <w:rsid w:val="00817829"/>
    <w:rsid w:val="0081787C"/>
    <w:rsid w:val="00817B8F"/>
    <w:rsid w:val="00817C96"/>
    <w:rsid w:val="00817CF4"/>
    <w:rsid w:val="00817D2A"/>
    <w:rsid w:val="00817F27"/>
    <w:rsid w:val="00817FDE"/>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7B4"/>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69D"/>
    <w:rsid w:val="00832B8B"/>
    <w:rsid w:val="00832C18"/>
    <w:rsid w:val="00832CAF"/>
    <w:rsid w:val="008330DB"/>
    <w:rsid w:val="00833296"/>
    <w:rsid w:val="00833A40"/>
    <w:rsid w:val="00833E7C"/>
    <w:rsid w:val="00833EF5"/>
    <w:rsid w:val="008340F5"/>
    <w:rsid w:val="0083417A"/>
    <w:rsid w:val="00834512"/>
    <w:rsid w:val="008345C2"/>
    <w:rsid w:val="00834746"/>
    <w:rsid w:val="00834780"/>
    <w:rsid w:val="008349A7"/>
    <w:rsid w:val="008349E7"/>
    <w:rsid w:val="00834CD0"/>
    <w:rsid w:val="00834D25"/>
    <w:rsid w:val="00835052"/>
    <w:rsid w:val="00835777"/>
    <w:rsid w:val="00835945"/>
    <w:rsid w:val="00835AE5"/>
    <w:rsid w:val="00835B0A"/>
    <w:rsid w:val="00835B82"/>
    <w:rsid w:val="00835C4C"/>
    <w:rsid w:val="00835DC8"/>
    <w:rsid w:val="0083611D"/>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D2"/>
    <w:rsid w:val="00840146"/>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318"/>
    <w:rsid w:val="008444F8"/>
    <w:rsid w:val="00844750"/>
    <w:rsid w:val="00844EFD"/>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792"/>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B45"/>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9F8"/>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813"/>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4C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22"/>
    <w:rsid w:val="0091404B"/>
    <w:rsid w:val="0091423A"/>
    <w:rsid w:val="00914A5D"/>
    <w:rsid w:val="00914A6C"/>
    <w:rsid w:val="00914F86"/>
    <w:rsid w:val="00915032"/>
    <w:rsid w:val="0091537E"/>
    <w:rsid w:val="0091545A"/>
    <w:rsid w:val="009154BD"/>
    <w:rsid w:val="00915984"/>
    <w:rsid w:val="00915EE2"/>
    <w:rsid w:val="0091602A"/>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A71"/>
    <w:rsid w:val="00935B52"/>
    <w:rsid w:val="00935C88"/>
    <w:rsid w:val="009366EC"/>
    <w:rsid w:val="00936746"/>
    <w:rsid w:val="00936951"/>
    <w:rsid w:val="00936A90"/>
    <w:rsid w:val="009370A6"/>
    <w:rsid w:val="009375D0"/>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C27"/>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873"/>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D5"/>
    <w:rsid w:val="00960C68"/>
    <w:rsid w:val="00960CB6"/>
    <w:rsid w:val="00960D27"/>
    <w:rsid w:val="00961016"/>
    <w:rsid w:val="00961023"/>
    <w:rsid w:val="00961120"/>
    <w:rsid w:val="009612F1"/>
    <w:rsid w:val="009613DF"/>
    <w:rsid w:val="00961591"/>
    <w:rsid w:val="009616FA"/>
    <w:rsid w:val="00961A6C"/>
    <w:rsid w:val="00961E60"/>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24E"/>
    <w:rsid w:val="0096766C"/>
    <w:rsid w:val="00967798"/>
    <w:rsid w:val="00967851"/>
    <w:rsid w:val="009679AA"/>
    <w:rsid w:val="00967D2D"/>
    <w:rsid w:val="00967EBF"/>
    <w:rsid w:val="0097020F"/>
    <w:rsid w:val="00970292"/>
    <w:rsid w:val="0097083E"/>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394"/>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3FD"/>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B0"/>
    <w:rsid w:val="00996CD1"/>
    <w:rsid w:val="00996CD4"/>
    <w:rsid w:val="0099713E"/>
    <w:rsid w:val="0099731A"/>
    <w:rsid w:val="0099774B"/>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599"/>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E2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1ED1"/>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016"/>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C46"/>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923"/>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999"/>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51D"/>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D85"/>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947"/>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034"/>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E4A"/>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2DA"/>
    <w:rsid w:val="00A86567"/>
    <w:rsid w:val="00A8669E"/>
    <w:rsid w:val="00A86853"/>
    <w:rsid w:val="00A86ACD"/>
    <w:rsid w:val="00A86FEF"/>
    <w:rsid w:val="00A87166"/>
    <w:rsid w:val="00A87318"/>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8E1"/>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B2"/>
    <w:rsid w:val="00AA1EEC"/>
    <w:rsid w:val="00AA2061"/>
    <w:rsid w:val="00AA210C"/>
    <w:rsid w:val="00AA2587"/>
    <w:rsid w:val="00AA298D"/>
    <w:rsid w:val="00AA29F2"/>
    <w:rsid w:val="00AA2B2A"/>
    <w:rsid w:val="00AA2CD8"/>
    <w:rsid w:val="00AA2D01"/>
    <w:rsid w:val="00AA30A2"/>
    <w:rsid w:val="00AA3137"/>
    <w:rsid w:val="00AA3193"/>
    <w:rsid w:val="00AA33AB"/>
    <w:rsid w:val="00AA34E4"/>
    <w:rsid w:val="00AA371D"/>
    <w:rsid w:val="00AA3845"/>
    <w:rsid w:val="00AA3927"/>
    <w:rsid w:val="00AA3B44"/>
    <w:rsid w:val="00AA3FF1"/>
    <w:rsid w:val="00AA45E5"/>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D7"/>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8D0"/>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91"/>
    <w:rsid w:val="00AD60CA"/>
    <w:rsid w:val="00AD63BE"/>
    <w:rsid w:val="00AD64A6"/>
    <w:rsid w:val="00AD6B66"/>
    <w:rsid w:val="00AD6C4E"/>
    <w:rsid w:val="00AD6C7F"/>
    <w:rsid w:val="00AD6D84"/>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69A"/>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2F82"/>
    <w:rsid w:val="00AF316A"/>
    <w:rsid w:val="00AF324E"/>
    <w:rsid w:val="00AF3618"/>
    <w:rsid w:val="00AF3C80"/>
    <w:rsid w:val="00AF3C8C"/>
    <w:rsid w:val="00AF3CE0"/>
    <w:rsid w:val="00AF3D1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81"/>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CE5"/>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F0"/>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EC"/>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D81"/>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D82"/>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1B50"/>
    <w:rsid w:val="00B422F2"/>
    <w:rsid w:val="00B42371"/>
    <w:rsid w:val="00B4241C"/>
    <w:rsid w:val="00B425CD"/>
    <w:rsid w:val="00B427E4"/>
    <w:rsid w:val="00B42879"/>
    <w:rsid w:val="00B428B8"/>
    <w:rsid w:val="00B42B9A"/>
    <w:rsid w:val="00B42D25"/>
    <w:rsid w:val="00B42D87"/>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8DF"/>
    <w:rsid w:val="00B51993"/>
    <w:rsid w:val="00B51A40"/>
    <w:rsid w:val="00B51D13"/>
    <w:rsid w:val="00B52260"/>
    <w:rsid w:val="00B52559"/>
    <w:rsid w:val="00B52624"/>
    <w:rsid w:val="00B52646"/>
    <w:rsid w:val="00B529F2"/>
    <w:rsid w:val="00B52AAD"/>
    <w:rsid w:val="00B53C55"/>
    <w:rsid w:val="00B53CDF"/>
    <w:rsid w:val="00B53EAD"/>
    <w:rsid w:val="00B53ED5"/>
    <w:rsid w:val="00B53EF5"/>
    <w:rsid w:val="00B53F8F"/>
    <w:rsid w:val="00B5428C"/>
    <w:rsid w:val="00B54321"/>
    <w:rsid w:val="00B5475E"/>
    <w:rsid w:val="00B54989"/>
    <w:rsid w:val="00B54D18"/>
    <w:rsid w:val="00B553CF"/>
    <w:rsid w:val="00B555B8"/>
    <w:rsid w:val="00B556AC"/>
    <w:rsid w:val="00B558C7"/>
    <w:rsid w:val="00B55ACA"/>
    <w:rsid w:val="00B55C1A"/>
    <w:rsid w:val="00B55E9B"/>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29F"/>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3E3D"/>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4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702"/>
    <w:rsid w:val="00B83AC3"/>
    <w:rsid w:val="00B83B88"/>
    <w:rsid w:val="00B83BC6"/>
    <w:rsid w:val="00B83DF6"/>
    <w:rsid w:val="00B8408E"/>
    <w:rsid w:val="00B842CA"/>
    <w:rsid w:val="00B84BE8"/>
    <w:rsid w:val="00B84D63"/>
    <w:rsid w:val="00B85123"/>
    <w:rsid w:val="00B854D6"/>
    <w:rsid w:val="00B8561F"/>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96C"/>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53E"/>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55"/>
    <w:rsid w:val="00BC0BEE"/>
    <w:rsid w:val="00BC130E"/>
    <w:rsid w:val="00BC14D9"/>
    <w:rsid w:val="00BC14DF"/>
    <w:rsid w:val="00BC16BF"/>
    <w:rsid w:val="00BC1801"/>
    <w:rsid w:val="00BC1A03"/>
    <w:rsid w:val="00BC1A4D"/>
    <w:rsid w:val="00BC1A99"/>
    <w:rsid w:val="00BC1ACF"/>
    <w:rsid w:val="00BC1B8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4E16"/>
    <w:rsid w:val="00BC54F7"/>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3F3D"/>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42C"/>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4F5"/>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178"/>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061"/>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C0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6EA"/>
    <w:rsid w:val="00C447FB"/>
    <w:rsid w:val="00C448BB"/>
    <w:rsid w:val="00C44ADA"/>
    <w:rsid w:val="00C44AF6"/>
    <w:rsid w:val="00C44DCB"/>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491"/>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BBC"/>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0C1"/>
    <w:rsid w:val="00C8166A"/>
    <w:rsid w:val="00C8198E"/>
    <w:rsid w:val="00C81B30"/>
    <w:rsid w:val="00C81F82"/>
    <w:rsid w:val="00C820A1"/>
    <w:rsid w:val="00C82375"/>
    <w:rsid w:val="00C82387"/>
    <w:rsid w:val="00C82399"/>
    <w:rsid w:val="00C82496"/>
    <w:rsid w:val="00C82640"/>
    <w:rsid w:val="00C82A88"/>
    <w:rsid w:val="00C83AEB"/>
    <w:rsid w:val="00C83B30"/>
    <w:rsid w:val="00C842C9"/>
    <w:rsid w:val="00C84317"/>
    <w:rsid w:val="00C845CE"/>
    <w:rsid w:val="00C84AB0"/>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006"/>
    <w:rsid w:val="00C9318C"/>
    <w:rsid w:val="00C9323B"/>
    <w:rsid w:val="00C93297"/>
    <w:rsid w:val="00C93BB6"/>
    <w:rsid w:val="00C93BDF"/>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1DF"/>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10"/>
    <w:rsid w:val="00CC3DFF"/>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930"/>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5B6"/>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9D1"/>
    <w:rsid w:val="00D06A81"/>
    <w:rsid w:val="00D06B22"/>
    <w:rsid w:val="00D06C07"/>
    <w:rsid w:val="00D06DED"/>
    <w:rsid w:val="00D06EC5"/>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1F8"/>
    <w:rsid w:val="00D13880"/>
    <w:rsid w:val="00D13BBC"/>
    <w:rsid w:val="00D13CCD"/>
    <w:rsid w:val="00D14204"/>
    <w:rsid w:val="00D1420A"/>
    <w:rsid w:val="00D145FE"/>
    <w:rsid w:val="00D1495E"/>
    <w:rsid w:val="00D14C13"/>
    <w:rsid w:val="00D15D13"/>
    <w:rsid w:val="00D15D5B"/>
    <w:rsid w:val="00D15D9D"/>
    <w:rsid w:val="00D1624D"/>
    <w:rsid w:val="00D162EC"/>
    <w:rsid w:val="00D16502"/>
    <w:rsid w:val="00D165EE"/>
    <w:rsid w:val="00D1678C"/>
    <w:rsid w:val="00D16A0D"/>
    <w:rsid w:val="00D16BA8"/>
    <w:rsid w:val="00D174E5"/>
    <w:rsid w:val="00D17F37"/>
    <w:rsid w:val="00D20171"/>
    <w:rsid w:val="00D202D3"/>
    <w:rsid w:val="00D2032A"/>
    <w:rsid w:val="00D2032F"/>
    <w:rsid w:val="00D20F77"/>
    <w:rsid w:val="00D2109E"/>
    <w:rsid w:val="00D2140D"/>
    <w:rsid w:val="00D215E6"/>
    <w:rsid w:val="00D2161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ECB"/>
    <w:rsid w:val="00D2728D"/>
    <w:rsid w:val="00D2743F"/>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4F"/>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25"/>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8D"/>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0DD"/>
    <w:rsid w:val="00D83401"/>
    <w:rsid w:val="00D84268"/>
    <w:rsid w:val="00D846C5"/>
    <w:rsid w:val="00D84EC7"/>
    <w:rsid w:val="00D85245"/>
    <w:rsid w:val="00D856E4"/>
    <w:rsid w:val="00D8636C"/>
    <w:rsid w:val="00D865CF"/>
    <w:rsid w:val="00D86833"/>
    <w:rsid w:val="00D86B37"/>
    <w:rsid w:val="00D86ED1"/>
    <w:rsid w:val="00D87046"/>
    <w:rsid w:val="00D87123"/>
    <w:rsid w:val="00D87154"/>
    <w:rsid w:val="00D87637"/>
    <w:rsid w:val="00D8778A"/>
    <w:rsid w:val="00D879E1"/>
    <w:rsid w:val="00D90110"/>
    <w:rsid w:val="00D90343"/>
    <w:rsid w:val="00D90E7C"/>
    <w:rsid w:val="00D91009"/>
    <w:rsid w:val="00D9120D"/>
    <w:rsid w:val="00D9126A"/>
    <w:rsid w:val="00D912DF"/>
    <w:rsid w:val="00D9195C"/>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4"/>
    <w:rsid w:val="00D9309F"/>
    <w:rsid w:val="00D93161"/>
    <w:rsid w:val="00D931F2"/>
    <w:rsid w:val="00D9369F"/>
    <w:rsid w:val="00D93793"/>
    <w:rsid w:val="00D939E0"/>
    <w:rsid w:val="00D93AD6"/>
    <w:rsid w:val="00D93C4D"/>
    <w:rsid w:val="00D93E54"/>
    <w:rsid w:val="00D9453E"/>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12"/>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41"/>
    <w:rsid w:val="00DA29C4"/>
    <w:rsid w:val="00DA2B4D"/>
    <w:rsid w:val="00DA2CD7"/>
    <w:rsid w:val="00DA2D7A"/>
    <w:rsid w:val="00DA2D90"/>
    <w:rsid w:val="00DA2EB2"/>
    <w:rsid w:val="00DA35A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C4B"/>
    <w:rsid w:val="00DB4F9D"/>
    <w:rsid w:val="00DB50AE"/>
    <w:rsid w:val="00DB56C8"/>
    <w:rsid w:val="00DB56D5"/>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6AC"/>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21F"/>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B2D"/>
    <w:rsid w:val="00DF6F0F"/>
    <w:rsid w:val="00DF6FD7"/>
    <w:rsid w:val="00DF7226"/>
    <w:rsid w:val="00DF7E1D"/>
    <w:rsid w:val="00E000A6"/>
    <w:rsid w:val="00E00149"/>
    <w:rsid w:val="00E0043D"/>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62"/>
    <w:rsid w:val="00E5476E"/>
    <w:rsid w:val="00E54D33"/>
    <w:rsid w:val="00E5503E"/>
    <w:rsid w:val="00E55582"/>
    <w:rsid w:val="00E55944"/>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039"/>
    <w:rsid w:val="00E6412A"/>
    <w:rsid w:val="00E64286"/>
    <w:rsid w:val="00E642E8"/>
    <w:rsid w:val="00E64763"/>
    <w:rsid w:val="00E64D86"/>
    <w:rsid w:val="00E654C9"/>
    <w:rsid w:val="00E65E6B"/>
    <w:rsid w:val="00E66244"/>
    <w:rsid w:val="00E6640D"/>
    <w:rsid w:val="00E6682F"/>
    <w:rsid w:val="00E6691F"/>
    <w:rsid w:val="00E669CC"/>
    <w:rsid w:val="00E66DE7"/>
    <w:rsid w:val="00E67387"/>
    <w:rsid w:val="00E673D8"/>
    <w:rsid w:val="00E6795B"/>
    <w:rsid w:val="00E67C3D"/>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B7E"/>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511"/>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4E"/>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924"/>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694"/>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4F"/>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01A"/>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A0"/>
    <w:rsid w:val="00ED19B6"/>
    <w:rsid w:val="00ED1A39"/>
    <w:rsid w:val="00ED21B3"/>
    <w:rsid w:val="00ED22B4"/>
    <w:rsid w:val="00ED24AE"/>
    <w:rsid w:val="00ED2802"/>
    <w:rsid w:val="00ED2A3C"/>
    <w:rsid w:val="00ED2CB4"/>
    <w:rsid w:val="00ED2FF1"/>
    <w:rsid w:val="00ED3207"/>
    <w:rsid w:val="00ED3244"/>
    <w:rsid w:val="00ED32E7"/>
    <w:rsid w:val="00ED32FD"/>
    <w:rsid w:val="00ED3534"/>
    <w:rsid w:val="00ED35B9"/>
    <w:rsid w:val="00ED374D"/>
    <w:rsid w:val="00ED38AD"/>
    <w:rsid w:val="00ED38D7"/>
    <w:rsid w:val="00ED3937"/>
    <w:rsid w:val="00ED3958"/>
    <w:rsid w:val="00ED3B7D"/>
    <w:rsid w:val="00ED3F89"/>
    <w:rsid w:val="00ED4792"/>
    <w:rsid w:val="00ED4F25"/>
    <w:rsid w:val="00ED5122"/>
    <w:rsid w:val="00ED532C"/>
    <w:rsid w:val="00ED5386"/>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0D2E"/>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249"/>
    <w:rsid w:val="00F043D0"/>
    <w:rsid w:val="00F044CA"/>
    <w:rsid w:val="00F04551"/>
    <w:rsid w:val="00F04887"/>
    <w:rsid w:val="00F04D51"/>
    <w:rsid w:val="00F04F3E"/>
    <w:rsid w:val="00F0522E"/>
    <w:rsid w:val="00F058CE"/>
    <w:rsid w:val="00F05EE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76C"/>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1FA"/>
    <w:rsid w:val="00F30353"/>
    <w:rsid w:val="00F30469"/>
    <w:rsid w:val="00F30737"/>
    <w:rsid w:val="00F308C0"/>
    <w:rsid w:val="00F30BCF"/>
    <w:rsid w:val="00F30E58"/>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248"/>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64"/>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8C"/>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7F2"/>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AF4"/>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09F"/>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1E4"/>
    <w:rsid w:val="00FB0443"/>
    <w:rsid w:val="00FB0532"/>
    <w:rsid w:val="00FB07A3"/>
    <w:rsid w:val="00FB0A79"/>
    <w:rsid w:val="00FB0D51"/>
    <w:rsid w:val="00FB1052"/>
    <w:rsid w:val="00FB1283"/>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A9F"/>
    <w:rsid w:val="00FC2D85"/>
    <w:rsid w:val="00FC312F"/>
    <w:rsid w:val="00FC31FA"/>
    <w:rsid w:val="00FC32CF"/>
    <w:rsid w:val="00FC330F"/>
    <w:rsid w:val="00FC34E4"/>
    <w:rsid w:val="00FC3676"/>
    <w:rsid w:val="00FC37F0"/>
    <w:rsid w:val="00FC3AD2"/>
    <w:rsid w:val="00FC3BBC"/>
    <w:rsid w:val="00FC3C59"/>
    <w:rsid w:val="00FC3E31"/>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CCF"/>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2C"/>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docId w15:val="{9227695C-35EA-4CDC-95FF-B667979F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184F51"/>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목록 단락,リスト段落,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12"/>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ind w:left="360" w:hanging="360"/>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paragraph" w:customStyle="1" w:styleId="berschrift1H1">
    <w:name w:val="Überschrift 1.H1"/>
    <w:basedOn w:val="Normal"/>
    <w:next w:val="Normal"/>
    <w:rsid w:val="00834CD0"/>
    <w:pPr>
      <w:keepNext/>
      <w:keepLines/>
      <w:widowControl w:val="0"/>
      <w:numPr>
        <w:numId w:val="13"/>
      </w:numPr>
      <w:pBdr>
        <w:top w:val="single" w:sz="12" w:space="3" w:color="auto"/>
      </w:pBdr>
      <w:wordWrap w:val="0"/>
      <w:overflowPunct/>
      <w:adjustRightInd/>
      <w:spacing w:before="240" w:after="0"/>
      <w:textAlignment w:val="auto"/>
      <w:outlineLvl w:val="0"/>
    </w:pPr>
    <w:rPr>
      <w:rFonts w:ascii="Arial" w:eastAsia="Times New Roman" w:hAnsi="Arial"/>
      <w:sz w:val="36"/>
      <w:lang w:val="en-US" w:eastAsia="ko-KR"/>
    </w:rPr>
  </w:style>
  <w:style w:type="character" w:customStyle="1" w:styleId="normaltextrun">
    <w:name w:val="normaltextrun"/>
    <w:basedOn w:val="DefaultParagraphFont"/>
    <w:rsid w:val="002F4E87"/>
  </w:style>
  <w:style w:type="paragraph" w:customStyle="1" w:styleId="Proposal">
    <w:name w:val="Proposal"/>
    <w:basedOn w:val="BodyText"/>
    <w:qFormat/>
    <w:rsid w:val="006608EF"/>
    <w:pPr>
      <w:numPr>
        <w:numId w:val="14"/>
      </w:numPr>
      <w:tabs>
        <w:tab w:val="clear" w:pos="1304"/>
        <w:tab w:val="left" w:pos="1701"/>
      </w:tabs>
      <w:overflowPunct/>
      <w:autoSpaceDE/>
      <w:autoSpaceDN/>
      <w:adjustRightInd/>
      <w:spacing w:line="259" w:lineRule="auto"/>
      <w:ind w:left="1701" w:hanging="1701"/>
      <w:jc w:val="left"/>
      <w:textAlignment w:val="auto"/>
    </w:pPr>
    <w:rPr>
      <w:rFonts w:asciiTheme="minorHAnsi" w:eastAsiaTheme="minorHAnsi" w:hAnsiTheme="minorHAnsi" w:cstheme="minorBidi"/>
      <w:b/>
      <w:bCs/>
      <w:sz w:val="22"/>
      <w:szCs w:val="22"/>
      <w:lang w:val="ru-RU" w:eastAsia="zh-CN"/>
    </w:rPr>
  </w:style>
  <w:style w:type="paragraph" w:customStyle="1" w:styleId="Style1">
    <w:name w:val="Style1"/>
    <w:basedOn w:val="Heading3"/>
    <w:link w:val="Style1Char"/>
    <w:qFormat/>
    <w:rsid w:val="00DD321F"/>
    <w:pPr>
      <w:numPr>
        <w:ilvl w:val="0"/>
        <w:numId w:val="0"/>
      </w:numPr>
      <w:tabs>
        <w:tab w:val="num" w:pos="720"/>
      </w:tabs>
      <w:overflowPunct/>
      <w:autoSpaceDE/>
      <w:autoSpaceDN/>
      <w:adjustRightInd/>
      <w:spacing w:after="180"/>
      <w:ind w:left="720" w:hanging="720"/>
      <w:textAlignment w:val="auto"/>
    </w:pPr>
    <w:rPr>
      <w:rFonts w:eastAsia="MS Mincho"/>
    </w:rPr>
  </w:style>
  <w:style w:type="character" w:customStyle="1" w:styleId="Style1Char">
    <w:name w:val="Style1 Char"/>
    <w:basedOn w:val="Heading3Char"/>
    <w:link w:val="Style1"/>
    <w:rsid w:val="00DD321F"/>
    <w:rPr>
      <w:rFonts w:ascii="Arial" w:eastAsia="MS Mincho" w:hAnsi="Arial"/>
      <w:sz w:val="28"/>
      <w:lang w:val="en-GB"/>
    </w:rPr>
  </w:style>
  <w:style w:type="paragraph" w:customStyle="1" w:styleId="Agreement">
    <w:name w:val="Agreement"/>
    <w:basedOn w:val="Normal"/>
    <w:next w:val="Normal"/>
    <w:rsid w:val="008779F8"/>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rsid w:val="00EB5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0507778">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BF451FC-C4B1-460C-A58C-7706B5167C27}">
  <ds:schemaRefs>
    <ds:schemaRef ds:uri="http://schemas.openxmlformats.org/officeDocument/2006/bibliography"/>
  </ds:schemaRefs>
</ds:datastoreItem>
</file>

<file path=customXml/itemProps6.xml><?xml version="1.0" encoding="utf-8"?>
<ds:datastoreItem xmlns:ds="http://schemas.openxmlformats.org/officeDocument/2006/customXml" ds:itemID="{0F9A8C28-BEFE-4175-8E52-B11A3290C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4360</Words>
  <Characters>24855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29157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cp:revision>
  <cp:lastPrinted>2016-05-08T07:33:00Z</cp:lastPrinted>
  <dcterms:created xsi:type="dcterms:W3CDTF">2019-04-09T06:11:00Z</dcterms:created>
  <dcterms:modified xsi:type="dcterms:W3CDTF">2019-04-09T06:11:00Z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c755b931-3604-4dc6-b888-6e635aa2b992</vt:lpwstr>
  </property>
  <property fmtid="{D5CDD505-2E9C-101B-9397-08002B2CF9AE}" pid="6" name="CTP_TimeStamp">
    <vt:lpwstr>2019-04-04 20:05:30Z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